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5D" w:rsidRPr="000A40F7" w:rsidRDefault="00E3685D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A40F7">
        <w:rPr>
          <w:rStyle w:val="FontStyle20"/>
          <w:sz w:val="24"/>
          <w:szCs w:val="24"/>
        </w:rPr>
        <w:t>ТЕХНОЛОГИЧЕСКАЯ СХЕМА</w:t>
      </w:r>
    </w:p>
    <w:p w:rsidR="00E3685D" w:rsidRPr="000A40F7" w:rsidRDefault="00E3685D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0A40F7">
        <w:rPr>
          <w:rStyle w:val="FontStyle20"/>
          <w:sz w:val="24"/>
          <w:szCs w:val="24"/>
        </w:rPr>
        <w:t>по предоставлению муниципальной услуги: «Выдача разрешений на право организации розничного рынка».</w:t>
      </w:r>
    </w:p>
    <w:p w:rsidR="00E3685D" w:rsidRPr="00227759" w:rsidRDefault="00E3685D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E3685D" w:rsidRPr="00227759" w:rsidRDefault="00E3685D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E3685D" w:rsidRPr="00227759" w:rsidRDefault="00E3685D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</w:tblGrid>
      <w:tr w:rsidR="00E3685D" w:rsidRPr="009A3D87" w:rsidTr="009A3D87">
        <w:tc>
          <w:tcPr>
            <w:tcW w:w="817" w:type="dxa"/>
          </w:tcPr>
          <w:p w:rsidR="00E3685D" w:rsidRPr="009A3D87" w:rsidRDefault="00E3685D" w:rsidP="009A3D87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E3685D" w:rsidRPr="009A3D87" w:rsidTr="009A3D87">
        <w:trPr>
          <w:trHeight w:val="275"/>
        </w:trPr>
        <w:tc>
          <w:tcPr>
            <w:tcW w:w="817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E3685D" w:rsidRPr="002A57B1" w:rsidRDefault="00E3685D" w:rsidP="00D45CC4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E3685D" w:rsidRPr="009A3D87" w:rsidTr="009A3D87">
        <w:trPr>
          <w:trHeight w:val="279"/>
        </w:trPr>
        <w:tc>
          <w:tcPr>
            <w:tcW w:w="817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E3685D" w:rsidRPr="009A3D87" w:rsidRDefault="00E3685D" w:rsidP="009A3D87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E3685D" w:rsidRPr="00EB2ACC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EB2ACC">
              <w:rPr>
                <w:i/>
                <w:sz w:val="22"/>
                <w:szCs w:val="22"/>
                <w:shd w:val="clear" w:color="auto" w:fill="FFFFFF"/>
              </w:rPr>
              <w:t>1000100010000219287</w:t>
            </w:r>
          </w:p>
        </w:tc>
      </w:tr>
      <w:tr w:rsidR="00E3685D" w:rsidRPr="009A3D87" w:rsidTr="009A3D87">
        <w:trPr>
          <w:trHeight w:val="398"/>
        </w:trPr>
        <w:tc>
          <w:tcPr>
            <w:tcW w:w="817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E3685D" w:rsidRPr="009A3D87" w:rsidRDefault="00E3685D" w:rsidP="009A3D87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Выдача разрешений на право организации розничного рынка.</w:t>
            </w:r>
          </w:p>
        </w:tc>
      </w:tr>
      <w:tr w:rsidR="00E3685D" w:rsidRPr="009A3D87" w:rsidTr="009A3D87">
        <w:trPr>
          <w:trHeight w:val="275"/>
        </w:trPr>
        <w:tc>
          <w:tcPr>
            <w:tcW w:w="817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E3685D" w:rsidRPr="009A3D87" w:rsidRDefault="00E3685D" w:rsidP="009A3D87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Выдача разрешений на право организации розничного рынка.</w:t>
            </w:r>
          </w:p>
        </w:tc>
      </w:tr>
      <w:tr w:rsidR="00E3685D" w:rsidRPr="009A3D87" w:rsidTr="009A3D87">
        <w:trPr>
          <w:trHeight w:val="280"/>
        </w:trPr>
        <w:tc>
          <w:tcPr>
            <w:tcW w:w="817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E3685D" w:rsidRPr="009A3D87" w:rsidRDefault="00E3685D" w:rsidP="009A3D87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E3685D" w:rsidRPr="002A57B1" w:rsidRDefault="00E3685D" w:rsidP="005344D9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 xml:space="preserve">№ </w:t>
            </w:r>
            <w:r>
              <w:rPr>
                <w:rStyle w:val="FontStyle20"/>
                <w:i/>
                <w:sz w:val="22"/>
                <w:szCs w:val="22"/>
              </w:rPr>
              <w:t>3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14.0</w:t>
            </w:r>
            <w:r>
              <w:rPr>
                <w:rStyle w:val="FontStyle20"/>
                <w:i/>
                <w:sz w:val="22"/>
                <w:szCs w:val="22"/>
              </w:rPr>
              <w:t>1</w:t>
            </w:r>
            <w:r w:rsidRPr="002A57B1">
              <w:rPr>
                <w:rStyle w:val="FontStyle20"/>
                <w:i/>
                <w:sz w:val="22"/>
                <w:szCs w:val="22"/>
              </w:rPr>
              <w:t>.201</w:t>
            </w:r>
            <w:r>
              <w:rPr>
                <w:rStyle w:val="FontStyle20"/>
                <w:i/>
                <w:sz w:val="22"/>
                <w:szCs w:val="22"/>
              </w:rPr>
              <w:t xml:space="preserve">4 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E3685D" w:rsidRPr="009A3D87" w:rsidTr="009A3D87">
        <w:trPr>
          <w:trHeight w:val="972"/>
        </w:trPr>
        <w:tc>
          <w:tcPr>
            <w:tcW w:w="817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E3685D" w:rsidRPr="009A3D87" w:rsidRDefault="00E3685D" w:rsidP="009A3D87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E3685D" w:rsidRPr="009A3D87" w:rsidRDefault="00E3685D" w:rsidP="009A3D87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ind w:left="33" w:firstLine="0"/>
              <w:jc w:val="both"/>
              <w:rPr>
                <w:rStyle w:val="FontStyle20"/>
                <w:sz w:val="20"/>
                <w:szCs w:val="20"/>
                <w:lang w:eastAsia="en-US"/>
              </w:rPr>
            </w:pPr>
            <w:r w:rsidRPr="009A3D87">
              <w:rPr>
                <w:rStyle w:val="FontStyle20"/>
                <w:sz w:val="20"/>
                <w:szCs w:val="20"/>
              </w:rPr>
              <w:t>Выдача разрешения на право организации розничного рынка.</w:t>
            </w:r>
          </w:p>
          <w:p w:rsidR="00E3685D" w:rsidRPr="009A3D87" w:rsidRDefault="00E3685D" w:rsidP="009A3D87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ind w:left="33" w:firstLine="0"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sz w:val="20"/>
                <w:szCs w:val="20"/>
                <w:lang w:eastAsia="en-US"/>
              </w:rPr>
              <w:t xml:space="preserve">Продление срока действия (переоформление) разрешения </w:t>
            </w:r>
            <w:r w:rsidRPr="009A3D87">
              <w:rPr>
                <w:rStyle w:val="FontStyle20"/>
                <w:sz w:val="20"/>
                <w:szCs w:val="20"/>
              </w:rPr>
              <w:t>на право организации розничного рынка</w:t>
            </w:r>
            <w:r w:rsidRPr="009A3D87">
              <w:rPr>
                <w:sz w:val="20"/>
                <w:szCs w:val="20"/>
                <w:lang w:eastAsia="en-US"/>
              </w:rPr>
              <w:t>.</w:t>
            </w:r>
          </w:p>
          <w:p w:rsidR="00E3685D" w:rsidRPr="009A3D87" w:rsidRDefault="00E3685D" w:rsidP="009A3D87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ind w:left="33" w:firstLine="0"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sz w:val="20"/>
                <w:szCs w:val="20"/>
                <w:lang w:eastAsia="en-US"/>
              </w:rPr>
              <w:t xml:space="preserve">Выдача дубликата (копии) разрешения </w:t>
            </w:r>
            <w:r w:rsidRPr="009A3D87">
              <w:rPr>
                <w:rStyle w:val="FontStyle20"/>
                <w:sz w:val="20"/>
                <w:szCs w:val="20"/>
              </w:rPr>
              <w:t>на право организации розничного рынка.</w:t>
            </w:r>
          </w:p>
          <w:p w:rsidR="00E3685D" w:rsidRPr="009A3D87" w:rsidRDefault="00E3685D" w:rsidP="009A3D87">
            <w:pPr>
              <w:pStyle w:val="Style2"/>
              <w:widowControl/>
              <w:tabs>
                <w:tab w:val="left" w:pos="1593"/>
              </w:tabs>
              <w:spacing w:line="240" w:lineRule="auto"/>
              <w:ind w:left="1309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E3685D" w:rsidRPr="009A3D87" w:rsidTr="009A3D87">
        <w:tc>
          <w:tcPr>
            <w:tcW w:w="817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E3685D" w:rsidRPr="002A57B1" w:rsidRDefault="00E3685D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  <w:r>
              <w:rPr>
                <w:rStyle w:val="FontStyle20"/>
                <w:i/>
                <w:sz w:val="22"/>
                <w:szCs w:val="22"/>
              </w:rPr>
              <w:t xml:space="preserve"> </w:t>
            </w:r>
          </w:p>
        </w:tc>
      </w:tr>
      <w:tr w:rsidR="00E3685D" w:rsidRPr="009A3D87" w:rsidTr="009A3D87">
        <w:tc>
          <w:tcPr>
            <w:tcW w:w="817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E3685D" w:rsidRPr="009A3D87" w:rsidRDefault="00E3685D" w:rsidP="009A3D87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E3685D" w:rsidRPr="00770183" w:rsidRDefault="00E3685D" w:rsidP="00FE2CD6">
            <w:pPr>
              <w:pStyle w:val="Style5"/>
              <w:widowControl/>
              <w:jc w:val="left"/>
              <w:rPr>
                <w:rStyle w:val="FontStyle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E3685D" w:rsidRPr="00227759" w:rsidRDefault="00E3685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E3685D" w:rsidRPr="00227759" w:rsidRDefault="00E3685D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2. «Общие сведения о «подуслугах»</w:t>
      </w:r>
    </w:p>
    <w:p w:rsidR="00E3685D" w:rsidRPr="00227759" w:rsidRDefault="00E3685D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1384"/>
        <w:gridCol w:w="885"/>
        <w:gridCol w:w="850"/>
        <w:gridCol w:w="1384"/>
        <w:gridCol w:w="2410"/>
        <w:gridCol w:w="141"/>
        <w:gridCol w:w="1168"/>
        <w:gridCol w:w="851"/>
        <w:gridCol w:w="1100"/>
        <w:gridCol w:w="33"/>
        <w:gridCol w:w="1101"/>
        <w:gridCol w:w="884"/>
        <w:gridCol w:w="1418"/>
        <w:gridCol w:w="1701"/>
      </w:tblGrid>
      <w:tr w:rsidR="00E3685D" w:rsidRPr="009A3D87" w:rsidTr="00863066">
        <w:trPr>
          <w:cantSplit/>
        </w:trPr>
        <w:tc>
          <w:tcPr>
            <w:tcW w:w="425" w:type="dxa"/>
            <w:vMerge w:val="restart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384" w:type="dxa"/>
            <w:vMerge w:val="restart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735" w:type="dxa"/>
            <w:gridSpan w:val="2"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384" w:type="dxa"/>
            <w:vMerge w:val="restart"/>
            <w:vAlign w:val="center"/>
          </w:tcPr>
          <w:p w:rsidR="00E3685D" w:rsidRPr="009A3D87" w:rsidRDefault="00E3685D" w:rsidP="000630C1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410" w:type="dxa"/>
            <w:vMerge w:val="restart"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309" w:type="dxa"/>
            <w:gridSpan w:val="2"/>
            <w:vMerge w:val="restart"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851" w:type="dxa"/>
            <w:vMerge w:val="restart"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3118" w:type="dxa"/>
            <w:gridSpan w:val="4"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418" w:type="dxa"/>
            <w:vMerge w:val="restart"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E3685D" w:rsidRPr="009A3D87" w:rsidTr="00863066">
        <w:trPr>
          <w:cantSplit/>
        </w:trPr>
        <w:tc>
          <w:tcPr>
            <w:tcW w:w="425" w:type="dxa"/>
            <w:vMerge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84" w:type="dxa"/>
            <w:vMerge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850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не по месту</w:t>
            </w:r>
          </w:p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384" w:type="dxa"/>
            <w:vMerge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309" w:type="dxa"/>
            <w:gridSpan w:val="2"/>
            <w:vMerge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100" w:type="dxa"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34" w:type="dxa"/>
            <w:gridSpan w:val="2"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E3685D" w:rsidRPr="009A3D87" w:rsidRDefault="00E3685D" w:rsidP="000630C1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E3685D" w:rsidRPr="009A3D87" w:rsidTr="00863066">
        <w:trPr>
          <w:cantSplit/>
        </w:trPr>
        <w:tc>
          <w:tcPr>
            <w:tcW w:w="425" w:type="dxa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384" w:type="dxa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85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384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309" w:type="dxa"/>
            <w:gridSpan w:val="2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100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84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E3685D" w:rsidRPr="009A3D87" w:rsidRDefault="00E3685D" w:rsidP="000630C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E3685D" w:rsidRPr="009A3D87" w:rsidTr="00863066">
        <w:trPr>
          <w:cantSplit/>
          <w:trHeight w:val="407"/>
        </w:trPr>
        <w:tc>
          <w:tcPr>
            <w:tcW w:w="15735" w:type="dxa"/>
            <w:gridSpan w:val="15"/>
          </w:tcPr>
          <w:p w:rsidR="00E3685D" w:rsidRPr="009A3D87" w:rsidRDefault="00E3685D" w:rsidP="009F6017">
            <w:pPr>
              <w:pStyle w:val="Style2"/>
              <w:numPr>
                <w:ilvl w:val="0"/>
                <w:numId w:val="9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9A3D87">
              <w:rPr>
                <w:rStyle w:val="FontStyle20"/>
                <w:b/>
                <w:sz w:val="20"/>
                <w:szCs w:val="20"/>
              </w:rPr>
              <w:t>Выдача разрешения на право организации розничного рынка.</w:t>
            </w:r>
          </w:p>
          <w:p w:rsidR="00E3685D" w:rsidRPr="009A3D87" w:rsidRDefault="00E3685D" w:rsidP="009F6017">
            <w:pPr>
              <w:pStyle w:val="Style2"/>
              <w:numPr>
                <w:ilvl w:val="0"/>
                <w:numId w:val="9"/>
              </w:numPr>
              <w:spacing w:line="240" w:lineRule="auto"/>
              <w:rPr>
                <w:b/>
                <w:sz w:val="20"/>
                <w:szCs w:val="20"/>
              </w:rPr>
            </w:pPr>
            <w:r w:rsidRPr="00227759">
              <w:rPr>
                <w:b/>
                <w:sz w:val="20"/>
                <w:szCs w:val="20"/>
                <w:lang w:eastAsia="en-US"/>
              </w:rPr>
              <w:t xml:space="preserve">Продление срока действия (переоформление)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b/>
                <w:sz w:val="20"/>
                <w:szCs w:val="20"/>
                <w:lang w:eastAsia="en-US"/>
              </w:rPr>
              <w:t>.</w:t>
            </w:r>
          </w:p>
          <w:p w:rsidR="00E3685D" w:rsidRPr="009A3D87" w:rsidRDefault="00E3685D" w:rsidP="00EB2243">
            <w:pPr>
              <w:pStyle w:val="Style2"/>
              <w:widowControl/>
              <w:numPr>
                <w:ilvl w:val="0"/>
                <w:numId w:val="9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Выдача дубликата (</w:t>
            </w:r>
            <w:r w:rsidRPr="009F6017">
              <w:rPr>
                <w:b/>
                <w:sz w:val="20"/>
                <w:szCs w:val="20"/>
                <w:lang w:eastAsia="en-US"/>
              </w:rPr>
              <w:t>копии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  <w:r w:rsidRPr="009F6017">
              <w:rPr>
                <w:b/>
                <w:sz w:val="20"/>
                <w:szCs w:val="20"/>
                <w:lang w:eastAsia="en-US"/>
              </w:rPr>
              <w:t xml:space="preserve">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  <w:tr w:rsidR="00E3685D" w:rsidRPr="009A3D87" w:rsidTr="00610602">
        <w:trPr>
          <w:cantSplit/>
          <w:trHeight w:val="2603"/>
        </w:trPr>
        <w:tc>
          <w:tcPr>
            <w:tcW w:w="425" w:type="dxa"/>
            <w:vAlign w:val="center"/>
          </w:tcPr>
          <w:p w:rsidR="00E3685D" w:rsidRPr="009A3D87" w:rsidRDefault="00E3685D" w:rsidP="00227759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384" w:type="dxa"/>
            <w:vAlign w:val="center"/>
          </w:tcPr>
          <w:p w:rsidR="00E3685D" w:rsidRPr="009A3D87" w:rsidRDefault="00E3685D" w:rsidP="00227759">
            <w:pPr>
              <w:pStyle w:val="Style2"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0"/>
                <w:sz w:val="20"/>
                <w:szCs w:val="20"/>
              </w:rPr>
              <w:t>Выдача разрешения на право организации розничного рынка.</w:t>
            </w:r>
          </w:p>
        </w:tc>
        <w:tc>
          <w:tcPr>
            <w:tcW w:w="1735" w:type="dxa"/>
            <w:gridSpan w:val="2"/>
            <w:vAlign w:val="center"/>
          </w:tcPr>
          <w:p w:rsidR="00E3685D" w:rsidRPr="009A3D87" w:rsidRDefault="00E3685D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30 календарных дней со дня регистрации заявления  в органе местного самоуправления (далее – Администрация)</w:t>
            </w:r>
          </w:p>
        </w:tc>
        <w:tc>
          <w:tcPr>
            <w:tcW w:w="1384" w:type="dxa"/>
            <w:vMerge w:val="restart"/>
            <w:vAlign w:val="center"/>
          </w:tcPr>
          <w:p w:rsidR="00E3685D" w:rsidRPr="009A3D87" w:rsidRDefault="00E3685D" w:rsidP="005C5267">
            <w:pPr>
              <w:numPr>
                <w:ilvl w:val="0"/>
                <w:numId w:val="18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9A3D87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содержание.</w:t>
            </w:r>
          </w:p>
          <w:p w:rsidR="00E3685D" w:rsidRPr="009A3D87" w:rsidRDefault="00E3685D" w:rsidP="005C5267">
            <w:pPr>
              <w:numPr>
                <w:ilvl w:val="0"/>
                <w:numId w:val="18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bookmarkStart w:id="0" w:name="_GoBack"/>
            <w:bookmarkEnd w:id="0"/>
            <w:r w:rsidRPr="009A3D87">
              <w:rPr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:rsidR="00E3685D" w:rsidRPr="009A3D87" w:rsidRDefault="00E3685D" w:rsidP="007B45FF">
            <w:pPr>
              <w:pStyle w:val="Style11"/>
              <w:numPr>
                <w:ilvl w:val="0"/>
                <w:numId w:val="16"/>
              </w:numPr>
              <w:spacing w:line="240" w:lineRule="auto"/>
              <w:ind w:left="34" w:firstLine="0"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  <w:lang w:eastAsia="en-US"/>
              </w:rPr>
              <w:t>отсутствие права на объект или объекты недвижимости в пределах территории, на которой предполагается организовать рынок в соответствии с планом, предусматривающим организацию рынков на территории субъекта Российской Федерации;</w:t>
            </w:r>
          </w:p>
          <w:p w:rsidR="00E3685D" w:rsidRPr="009A3D87" w:rsidRDefault="00E3685D" w:rsidP="007B45FF">
            <w:pPr>
              <w:pStyle w:val="Style11"/>
              <w:numPr>
                <w:ilvl w:val="0"/>
                <w:numId w:val="16"/>
              </w:numPr>
              <w:spacing w:line="240" w:lineRule="auto"/>
              <w:ind w:left="34" w:firstLine="0"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  <w:lang w:eastAsia="en-US"/>
              </w:rPr>
      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предусматривающему организацию рынков на территории субъекта Российской Федерации;</w:t>
            </w:r>
          </w:p>
          <w:p w:rsidR="00E3685D" w:rsidRPr="009A3D87" w:rsidRDefault="00E3685D" w:rsidP="007B45FF">
            <w:pPr>
              <w:pStyle w:val="Style11"/>
              <w:numPr>
                <w:ilvl w:val="0"/>
                <w:numId w:val="16"/>
              </w:numPr>
              <w:spacing w:line="240" w:lineRule="auto"/>
              <w:ind w:left="34" w:firstLine="0"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  <w:lang w:eastAsia="en-US"/>
              </w:rPr>
              <w:t>подача заявления о предоставлении разрешения с нарушением установленных требований, а также документов, содержащих недостоверные сведения</w:t>
            </w:r>
          </w:p>
        </w:tc>
        <w:tc>
          <w:tcPr>
            <w:tcW w:w="1168" w:type="dxa"/>
            <w:vAlign w:val="center"/>
          </w:tcPr>
          <w:p w:rsidR="00E3685D" w:rsidRPr="009A3D87" w:rsidRDefault="00E3685D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3685D" w:rsidRPr="009A3D87" w:rsidRDefault="00E3685D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E3685D" w:rsidRPr="009A3D87" w:rsidRDefault="00E3685D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01" w:type="dxa"/>
            <w:vAlign w:val="center"/>
          </w:tcPr>
          <w:p w:rsidR="00E3685D" w:rsidRPr="009A3D87" w:rsidRDefault="00E3685D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84" w:type="dxa"/>
            <w:vAlign w:val="center"/>
          </w:tcPr>
          <w:p w:rsidR="00E3685D" w:rsidRPr="009A3D87" w:rsidRDefault="00E3685D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E3685D" w:rsidRPr="009A3D87" w:rsidRDefault="00E3685D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vAlign w:val="center"/>
          </w:tcPr>
          <w:p w:rsidR="00E3685D" w:rsidRPr="009A3D87" w:rsidRDefault="00E3685D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E3685D" w:rsidRPr="009A3D87" w:rsidTr="00610602">
        <w:trPr>
          <w:cantSplit/>
          <w:trHeight w:val="2603"/>
        </w:trPr>
        <w:tc>
          <w:tcPr>
            <w:tcW w:w="425" w:type="dxa"/>
            <w:vAlign w:val="center"/>
          </w:tcPr>
          <w:p w:rsidR="00E3685D" w:rsidRPr="009A3D87" w:rsidRDefault="00E3685D" w:rsidP="00227759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2.</w:t>
            </w:r>
          </w:p>
        </w:tc>
        <w:tc>
          <w:tcPr>
            <w:tcW w:w="1384" w:type="dxa"/>
            <w:vAlign w:val="center"/>
          </w:tcPr>
          <w:p w:rsidR="00E3685D" w:rsidRPr="00227759" w:rsidRDefault="00E3685D" w:rsidP="00227759">
            <w:pPr>
              <w:pStyle w:val="Style2"/>
              <w:widowControl/>
              <w:spacing w:line="240" w:lineRule="auto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 xml:space="preserve">Продление срока действия (переоформление) разрешения </w:t>
            </w:r>
            <w:r w:rsidRPr="009A3D87">
              <w:rPr>
                <w:rStyle w:val="FontStyle20"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sz w:val="20"/>
                <w:szCs w:val="20"/>
                <w:lang w:eastAsia="en-US"/>
              </w:rPr>
              <w:t>.</w:t>
            </w:r>
          </w:p>
          <w:p w:rsidR="00E3685D" w:rsidRPr="009A3D87" w:rsidRDefault="00E3685D" w:rsidP="00227759">
            <w:pPr>
              <w:pStyle w:val="Style2"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735" w:type="dxa"/>
            <w:gridSpan w:val="2"/>
            <w:vAlign w:val="center"/>
          </w:tcPr>
          <w:p w:rsidR="00E3685D" w:rsidRPr="009A3D87" w:rsidRDefault="00E3685D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15 календарных дней со дня регистрации заявления  в органе местного самоуправления (далее – Администрация)</w:t>
            </w:r>
          </w:p>
        </w:tc>
        <w:tc>
          <w:tcPr>
            <w:tcW w:w="1384" w:type="dxa"/>
            <w:vMerge/>
            <w:vAlign w:val="center"/>
          </w:tcPr>
          <w:p w:rsidR="00E3685D" w:rsidRPr="009A3D87" w:rsidRDefault="00E3685D" w:rsidP="000630C1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E3685D" w:rsidRPr="009A3D87" w:rsidRDefault="00E3685D" w:rsidP="000630C1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01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84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E3685D" w:rsidRPr="009A3D87" w:rsidTr="00610602">
        <w:trPr>
          <w:cantSplit/>
          <w:trHeight w:val="2603"/>
        </w:trPr>
        <w:tc>
          <w:tcPr>
            <w:tcW w:w="425" w:type="dxa"/>
            <w:vAlign w:val="center"/>
          </w:tcPr>
          <w:p w:rsidR="00E3685D" w:rsidRPr="009A3D87" w:rsidRDefault="00E3685D" w:rsidP="00227759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384" w:type="dxa"/>
            <w:vAlign w:val="center"/>
          </w:tcPr>
          <w:p w:rsidR="00E3685D" w:rsidRPr="00227759" w:rsidRDefault="00E3685D" w:rsidP="00EB2243">
            <w:pPr>
              <w:pStyle w:val="Style2"/>
              <w:widowControl/>
              <w:spacing w:line="240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Выдача д</w:t>
            </w:r>
            <w:r w:rsidRPr="009F6017">
              <w:rPr>
                <w:sz w:val="20"/>
                <w:szCs w:val="20"/>
                <w:lang w:eastAsia="en-US"/>
              </w:rPr>
              <w:t>убликат</w:t>
            </w:r>
            <w:r>
              <w:rPr>
                <w:sz w:val="20"/>
                <w:szCs w:val="20"/>
                <w:lang w:eastAsia="en-US"/>
              </w:rPr>
              <w:t>а (</w:t>
            </w:r>
            <w:r w:rsidRPr="009F6017">
              <w:rPr>
                <w:sz w:val="20"/>
                <w:szCs w:val="20"/>
                <w:lang w:eastAsia="en-US"/>
              </w:rPr>
              <w:t>копии</w:t>
            </w:r>
            <w:r>
              <w:rPr>
                <w:sz w:val="20"/>
                <w:szCs w:val="20"/>
                <w:lang w:eastAsia="en-US"/>
              </w:rPr>
              <w:t>)</w:t>
            </w:r>
            <w:r w:rsidRPr="009F6017">
              <w:rPr>
                <w:sz w:val="20"/>
                <w:szCs w:val="20"/>
                <w:lang w:eastAsia="en-US"/>
              </w:rPr>
              <w:t xml:space="preserve"> разрешения </w:t>
            </w:r>
            <w:r w:rsidRPr="009A3D87">
              <w:rPr>
                <w:rStyle w:val="FontStyle20"/>
                <w:sz w:val="20"/>
                <w:szCs w:val="20"/>
              </w:rPr>
              <w:t>на право организации розничного рынка.</w:t>
            </w:r>
          </w:p>
        </w:tc>
        <w:tc>
          <w:tcPr>
            <w:tcW w:w="1735" w:type="dxa"/>
            <w:gridSpan w:val="2"/>
            <w:vAlign w:val="center"/>
          </w:tcPr>
          <w:p w:rsidR="00E3685D" w:rsidRPr="009A3D87" w:rsidRDefault="00E3685D" w:rsidP="0022775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 рабочих дня со дня регистрации заявления  в органе местного самоуправления (далее – Администрация)</w:t>
            </w:r>
          </w:p>
        </w:tc>
        <w:tc>
          <w:tcPr>
            <w:tcW w:w="1384" w:type="dxa"/>
            <w:vMerge/>
            <w:vAlign w:val="center"/>
          </w:tcPr>
          <w:p w:rsidR="00E3685D" w:rsidRPr="009A3D87" w:rsidRDefault="00E3685D" w:rsidP="000630C1">
            <w:pPr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E3685D" w:rsidRPr="009A3D87" w:rsidRDefault="00E3685D" w:rsidP="000630C1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68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3" w:type="dxa"/>
            <w:gridSpan w:val="2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01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84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vAlign w:val="center"/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E3685D" w:rsidRPr="00227759" w:rsidRDefault="00E3685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E3685D" w:rsidRPr="00227759" w:rsidRDefault="00E3685D" w:rsidP="00EB2AC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3. «Сведения о заявителях «подуслуги»</w:t>
      </w: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E3685D" w:rsidRPr="009A3D87" w:rsidTr="00582571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Документ, под</w:t>
            </w:r>
            <w:r w:rsidRPr="009A3D87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E3685D" w:rsidRPr="009A3D87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E3685D" w:rsidRPr="009A3D87" w:rsidTr="00582571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227759" w:rsidRDefault="00E3685D" w:rsidP="009F6017">
            <w:pPr>
              <w:pStyle w:val="Style11"/>
              <w:widowControl/>
              <w:numPr>
                <w:ilvl w:val="0"/>
                <w:numId w:val="7"/>
              </w:numPr>
              <w:spacing w:line="240" w:lineRule="auto"/>
              <w:rPr>
                <w:rStyle w:val="FontStyle20"/>
                <w:b/>
                <w:sz w:val="20"/>
                <w:szCs w:val="20"/>
                <w:lang w:eastAsia="en-US"/>
              </w:rPr>
            </w:pPr>
            <w:r w:rsidRPr="009A3D87">
              <w:rPr>
                <w:rStyle w:val="FontStyle20"/>
                <w:b/>
                <w:sz w:val="20"/>
                <w:szCs w:val="20"/>
              </w:rPr>
              <w:t>Выдача разрешения на право организации розничного рынка.</w:t>
            </w:r>
          </w:p>
          <w:p w:rsidR="00E3685D" w:rsidRDefault="00E3685D" w:rsidP="009F6017">
            <w:pPr>
              <w:pStyle w:val="Style11"/>
              <w:widowControl/>
              <w:numPr>
                <w:ilvl w:val="0"/>
                <w:numId w:val="7"/>
              </w:numPr>
              <w:spacing w:line="240" w:lineRule="auto"/>
              <w:rPr>
                <w:b/>
                <w:sz w:val="20"/>
                <w:szCs w:val="20"/>
                <w:lang w:eastAsia="en-US"/>
              </w:rPr>
            </w:pPr>
            <w:r w:rsidRPr="00227759">
              <w:rPr>
                <w:b/>
                <w:sz w:val="20"/>
                <w:szCs w:val="20"/>
                <w:lang w:eastAsia="en-US"/>
              </w:rPr>
              <w:t xml:space="preserve">Продление срока действия (переоформление)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b/>
                <w:sz w:val="20"/>
                <w:szCs w:val="20"/>
                <w:lang w:eastAsia="en-US"/>
              </w:rPr>
              <w:t>.</w:t>
            </w:r>
          </w:p>
          <w:p w:rsidR="00E3685D" w:rsidRPr="009A3D87" w:rsidRDefault="00E3685D" w:rsidP="00EB2243">
            <w:pPr>
              <w:pStyle w:val="Style2"/>
              <w:widowControl/>
              <w:numPr>
                <w:ilvl w:val="0"/>
                <w:numId w:val="7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Выдача дубликата (</w:t>
            </w:r>
            <w:r w:rsidRPr="009F6017">
              <w:rPr>
                <w:b/>
                <w:sz w:val="20"/>
                <w:szCs w:val="20"/>
                <w:lang w:eastAsia="en-US"/>
              </w:rPr>
              <w:t>копии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  <w:r w:rsidRPr="009F6017">
              <w:rPr>
                <w:b/>
                <w:sz w:val="20"/>
                <w:szCs w:val="20"/>
                <w:lang w:eastAsia="en-US"/>
              </w:rPr>
              <w:t xml:space="preserve">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  <w:tr w:rsidR="00E3685D" w:rsidRPr="009A3D87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1"/>
              <w:widowControl/>
              <w:numPr>
                <w:ilvl w:val="0"/>
                <w:numId w:val="14"/>
              </w:numPr>
              <w:spacing w:line="240" w:lineRule="auto"/>
              <w:ind w:left="0" w:firstLine="0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1. Документ, удостоверяющий личность заявителя или представителя заявителя: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3.</w:t>
            </w:r>
            <w:r w:rsidRPr="009A3D87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E3685D" w:rsidRPr="00227759" w:rsidRDefault="00E3685D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5. Д</w:t>
            </w:r>
            <w:r w:rsidRPr="00227759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6. </w:t>
            </w:r>
            <w:r w:rsidRPr="009A3D87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27759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3.</w:t>
            </w:r>
            <w:r w:rsidRPr="009A3D87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E3685D" w:rsidRPr="00227759" w:rsidRDefault="00E3685D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>5. Д</w:t>
            </w:r>
            <w:r w:rsidRPr="00227759">
              <w:rPr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6. </w:t>
            </w:r>
            <w:r w:rsidRPr="009A3D87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27759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1"/>
              <w:widowControl/>
              <w:numPr>
                <w:ilvl w:val="0"/>
                <w:numId w:val="14"/>
              </w:numPr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3. </w:t>
            </w:r>
            <w:r w:rsidRPr="009A3D87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27759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3685D" w:rsidRPr="00227759" w:rsidRDefault="00E3685D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27759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6. </w:t>
            </w:r>
            <w:r w:rsidRPr="009A3D87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27759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7. </w:t>
            </w:r>
            <w:r w:rsidRPr="009A3D87">
              <w:rPr>
                <w:sz w:val="20"/>
                <w:szCs w:val="20"/>
              </w:rPr>
              <w:t>Удостоверение личности военнослужащего</w:t>
            </w:r>
            <w:r w:rsidRPr="00227759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E3685D" w:rsidRPr="009A3D87" w:rsidRDefault="00E3685D" w:rsidP="00582571">
            <w:pPr>
              <w:rPr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3. </w:t>
            </w:r>
            <w:r w:rsidRPr="009A3D87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27759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3685D" w:rsidRPr="00227759" w:rsidRDefault="00E3685D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27759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6. </w:t>
            </w:r>
            <w:r w:rsidRPr="009A3D87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27759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3685D" w:rsidRPr="00227759" w:rsidRDefault="00E3685D" w:rsidP="0058257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7. </w:t>
            </w:r>
            <w:r w:rsidRPr="009A3D87">
              <w:rPr>
                <w:sz w:val="20"/>
                <w:szCs w:val="20"/>
              </w:rPr>
              <w:t>Удостоверение личности военнослужащего</w:t>
            </w:r>
            <w:r w:rsidRPr="00227759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3685D" w:rsidRPr="00227759" w:rsidRDefault="00E3685D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9A3D87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E3685D" w:rsidRPr="009A3D87" w:rsidRDefault="00E3685D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E3685D" w:rsidRPr="00227759" w:rsidRDefault="00E3685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E3685D" w:rsidRPr="00227759" w:rsidRDefault="00E3685D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 xml:space="preserve">Раздел 4. «Документы, предоставляемые заявителем для получения </w:t>
      </w:r>
      <w:r w:rsidRPr="00227759">
        <w:rPr>
          <w:rStyle w:val="FontStyle23"/>
          <w:sz w:val="20"/>
          <w:szCs w:val="20"/>
        </w:rPr>
        <w:t>«подуслуги»</w:t>
      </w:r>
    </w:p>
    <w:p w:rsidR="00E3685D" w:rsidRPr="00227759" w:rsidRDefault="00E3685D" w:rsidP="004D6E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551"/>
        <w:gridCol w:w="1701"/>
        <w:gridCol w:w="2694"/>
        <w:gridCol w:w="2835"/>
        <w:gridCol w:w="294"/>
        <w:gridCol w:w="1407"/>
        <w:gridCol w:w="2409"/>
      </w:tblGrid>
      <w:tr w:rsidR="00E3685D" w:rsidRPr="009A3D87" w:rsidTr="000630C1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E3685D" w:rsidRPr="009A3D87" w:rsidTr="000630C1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E3685D" w:rsidRPr="009A3D87" w:rsidTr="000630C1">
        <w:trPr>
          <w:trHeight w:val="234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3"/>
              <w:widowControl/>
              <w:numPr>
                <w:ilvl w:val="0"/>
                <w:numId w:val="8"/>
              </w:numPr>
              <w:spacing w:line="240" w:lineRule="auto"/>
              <w:jc w:val="center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b/>
                <w:sz w:val="20"/>
                <w:szCs w:val="20"/>
              </w:rPr>
              <w:t>Выдача разрешения на право организации розничного рынка.</w:t>
            </w:r>
          </w:p>
          <w:p w:rsidR="00E3685D" w:rsidRPr="009A3D87" w:rsidRDefault="00E3685D" w:rsidP="009F6017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227759">
              <w:rPr>
                <w:b/>
                <w:sz w:val="20"/>
                <w:szCs w:val="20"/>
                <w:lang w:eastAsia="en-US"/>
              </w:rPr>
              <w:t xml:space="preserve">Продление срока действия (переоформление)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E3685D" w:rsidRPr="009A3D87" w:rsidTr="0018675F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Заявление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Заявление о выдаче разрешения (продлении срока действия, переоформлении) на право организации розничного рынка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A6E5B">
            <w:pPr>
              <w:pStyle w:val="Style1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  <w:lang w:val="en-US"/>
              </w:rPr>
              <w:t>1</w:t>
            </w:r>
          </w:p>
          <w:p w:rsidR="00E3685D" w:rsidRPr="009A3D87" w:rsidRDefault="00E3685D" w:rsidP="005A6E5B">
            <w:pPr>
              <w:pStyle w:val="Style1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Оригинал</w:t>
            </w:r>
          </w:p>
          <w:p w:rsidR="00E3685D" w:rsidRPr="009A3D87" w:rsidRDefault="00E3685D" w:rsidP="00582571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5A6E5B">
            <w:pPr>
              <w:pStyle w:val="Style1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В заявлении должны быть указаны следующие сведения:</w:t>
            </w:r>
          </w:p>
          <w:p w:rsidR="00E3685D" w:rsidRPr="00227759" w:rsidRDefault="00E3685D" w:rsidP="000630C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1)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      </w:r>
          </w:p>
          <w:p w:rsidR="00E3685D" w:rsidRPr="00227759" w:rsidRDefault="00E3685D" w:rsidP="000630C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2) идентификационный номер налогоплательщика и данные документа о постановке юридического лица на учет в налоговом органе;</w:t>
            </w:r>
          </w:p>
          <w:p w:rsidR="00E3685D" w:rsidRPr="00227759" w:rsidRDefault="00E3685D" w:rsidP="000630C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3) тип рынка, который предполагается организовать.</w:t>
            </w:r>
          </w:p>
          <w:p w:rsidR="00E3685D" w:rsidRPr="00227759" w:rsidRDefault="00E3685D" w:rsidP="00300F3D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4) подпись лица, представляющего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 (при наличии печати), от имени которого подается заявление.</w:t>
            </w:r>
          </w:p>
          <w:p w:rsidR="00E3685D" w:rsidRPr="00227759" w:rsidRDefault="00E3685D" w:rsidP="000630C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</w:p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Приложение №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9A3D87">
              <w:rPr>
                <w:sz w:val="20"/>
                <w:szCs w:val="20"/>
              </w:rPr>
              <w:t>1 к технологической схеме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770183" w:rsidRDefault="00E3685D" w:rsidP="00FE2CD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Default="00E3685D" w:rsidP="00FE2C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E3685D" w:rsidRPr="002A57B1" w:rsidRDefault="00E3685D" w:rsidP="00FE2C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>№ 1а к технологической схеме</w:t>
            </w:r>
          </w:p>
        </w:tc>
      </w:tr>
      <w:tr w:rsidR="00E3685D" w:rsidRPr="009A3D87" w:rsidTr="0018675F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3.</w:t>
            </w:r>
            <w:r w:rsidRPr="009A3D87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6.</w:t>
            </w:r>
            <w:r w:rsidRPr="009A3D87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3685D" w:rsidRPr="00227759" w:rsidRDefault="00E3685D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27759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внутренней стороны документа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разворота бланка документа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227759" w:rsidRDefault="00E3685D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Обязательный документ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3685D" w:rsidRPr="00227759" w:rsidRDefault="00E3685D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3. </w:t>
            </w:r>
            <w:r w:rsidRPr="009A3D87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27759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3685D" w:rsidRPr="00227759" w:rsidRDefault="00E3685D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3685D" w:rsidRPr="00227759" w:rsidRDefault="00E3685D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3685D" w:rsidRPr="00227759" w:rsidRDefault="00E3685D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3685D" w:rsidRPr="00227759" w:rsidRDefault="00E3685D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27759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3685D" w:rsidRPr="00227759" w:rsidRDefault="00E3685D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6. </w:t>
            </w:r>
            <w:r w:rsidRPr="009A3D87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27759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3685D" w:rsidRPr="00227759" w:rsidRDefault="00E3685D" w:rsidP="0091299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7. </w:t>
            </w:r>
            <w:r w:rsidRPr="009A3D87">
              <w:rPr>
                <w:sz w:val="20"/>
                <w:szCs w:val="20"/>
              </w:rPr>
              <w:t>Удостоверение личности военнослужащего</w:t>
            </w:r>
            <w:r w:rsidRPr="00227759">
              <w:rPr>
                <w:sz w:val="20"/>
                <w:szCs w:val="20"/>
                <w:lang w:eastAsia="en-US"/>
              </w:rPr>
              <w:t>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3685D" w:rsidRPr="009A3D87" w:rsidTr="0018675F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Необязательный документ.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A3D87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9A3D87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9A3D87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3685D" w:rsidRPr="009A3D87" w:rsidTr="0018675F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07FB0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E3685D" w:rsidRPr="009A3D87" w:rsidRDefault="00E3685D" w:rsidP="0091299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Доверенность от юридического лица</w:t>
            </w:r>
          </w:p>
          <w:p w:rsidR="00E3685D" w:rsidRPr="009A3D87" w:rsidRDefault="00E3685D" w:rsidP="0091299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E3685D" w:rsidRPr="009A3D87" w:rsidRDefault="00E3685D" w:rsidP="0091299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Необязательный документ.</w:t>
            </w:r>
          </w:p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Необязательный документ.</w:t>
            </w:r>
          </w:p>
          <w:p w:rsidR="00E3685D" w:rsidRPr="009A3D87" w:rsidRDefault="00E3685D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заявителя.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12996">
            <w:pPr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E3685D" w:rsidRPr="009A3D87" w:rsidRDefault="00E3685D" w:rsidP="009129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3685D" w:rsidRPr="009A3D87" w:rsidTr="0018675F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5.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Учредительные документы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Устав (учредительный договор)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Предъявляется оригинал либо </w:t>
            </w:r>
          </w:p>
          <w:p w:rsidR="00E3685D" w:rsidRPr="009A3D87" w:rsidRDefault="00E3685D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нотариально заверенная копия</w:t>
            </w:r>
            <w:r w:rsidRPr="00227759">
              <w:rPr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Обязательный документ.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3685D" w:rsidRPr="009A3D87" w:rsidTr="0018675F">
        <w:trPr>
          <w:trHeight w:val="2155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685D" w:rsidRPr="009A3D87" w:rsidRDefault="00E3685D" w:rsidP="0040487C">
            <w:pPr>
              <w:pStyle w:val="Style1"/>
              <w:widowControl/>
              <w:rPr>
                <w:sz w:val="20"/>
                <w:szCs w:val="20"/>
              </w:rPr>
            </w:pPr>
            <w:r w:rsidRPr="00227759">
              <w:rPr>
                <w:sz w:val="20"/>
                <w:szCs w:val="20"/>
                <w:lang w:eastAsia="en-US"/>
              </w:rPr>
              <w:t>Документ, подтверждающий государственную регистрацию заявителя в качестве юридического лица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685D" w:rsidRPr="009A3D87" w:rsidRDefault="00E3685D" w:rsidP="0040487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Выписка из Единого государственного реестра юридических лиц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685D" w:rsidRPr="009A3D87" w:rsidRDefault="00E3685D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Предъявляется оригинал либо </w:t>
            </w:r>
          </w:p>
          <w:p w:rsidR="00E3685D" w:rsidRPr="009A3D87" w:rsidRDefault="00E3685D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нотариально заверенная копия</w:t>
            </w:r>
            <w:r w:rsidRPr="00227759">
              <w:rPr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Необязательный документ.</w:t>
            </w:r>
          </w:p>
          <w:p w:rsidR="00E3685D" w:rsidRPr="009A3D87" w:rsidRDefault="00E3685D" w:rsidP="0040487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Предоставляется заявителем по желанию или указывается на его наличие в заявлении.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685D" w:rsidRPr="00227759" w:rsidRDefault="00E3685D" w:rsidP="0040487C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Выписка должна включать сведения о постановке юридического лица на учет в налоговом органе по месту нахождения юридического лица</w:t>
            </w:r>
          </w:p>
          <w:p w:rsidR="00E3685D" w:rsidRPr="009A3D87" w:rsidRDefault="00E3685D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3685D" w:rsidRPr="009A3D87" w:rsidTr="0018675F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685D" w:rsidRPr="009A3D87" w:rsidRDefault="00E3685D" w:rsidP="00E459A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3685D" w:rsidRPr="009A3D87" w:rsidRDefault="00E3685D" w:rsidP="0040487C">
            <w:pPr>
              <w:pStyle w:val="Style11"/>
              <w:spacing w:line="240" w:lineRule="auto"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Правоустанавливающие документы на объекты недвижимости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07FB0">
            <w:pPr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Выписка из </w:t>
            </w:r>
            <w:r w:rsidRPr="00227759">
              <w:rPr>
                <w:sz w:val="20"/>
                <w:szCs w:val="20"/>
              </w:rPr>
              <w:t xml:space="preserve">Единого государственного реестра недвижимости об основных характеристиках и зарегистрированных правах </w:t>
            </w:r>
            <w:r w:rsidRPr="00227759">
              <w:rPr>
                <w:sz w:val="20"/>
                <w:szCs w:val="20"/>
                <w:lang w:eastAsia="en-US"/>
              </w:rPr>
              <w:t xml:space="preserve">на объект или объекты недвижимости,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Предъявляется оригинал либо </w:t>
            </w:r>
          </w:p>
          <w:p w:rsidR="00E3685D" w:rsidRPr="009A3D87" w:rsidRDefault="00E3685D" w:rsidP="0071052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нотариально заверенная копия</w:t>
            </w:r>
            <w:r w:rsidRPr="00227759">
              <w:rPr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Необязательный документ.</w:t>
            </w:r>
          </w:p>
          <w:p w:rsidR="00E3685D" w:rsidRPr="009A3D87" w:rsidRDefault="00E3685D" w:rsidP="0041073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Предоставляется заявителем  по желанию или указывается на его наличие в заявлении</w:t>
            </w:r>
            <w:r w:rsidRPr="009A3D8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227759" w:rsidRDefault="00E3685D" w:rsidP="00607FB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Выписка должна содержать сведения об объектах недвижимости, расположенных на территории, в пределах которой предполагается организовать рынок.</w:t>
            </w:r>
          </w:p>
          <w:p w:rsidR="00E3685D" w:rsidRPr="009A3D87" w:rsidRDefault="00E3685D" w:rsidP="00607FB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607FB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Форма выписки утверждена приказом Минэкономразвития РФ от 20.06.2016 № 378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59A5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3685D" w:rsidRPr="009A3D87" w:rsidTr="0018675F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227759" w:rsidRDefault="00E3685D" w:rsidP="00E459A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недвижимости:</w:t>
            </w:r>
          </w:p>
          <w:p w:rsidR="00E3685D" w:rsidRPr="009A3D87" w:rsidRDefault="00E3685D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E3685D" w:rsidRPr="009A3D87" w:rsidRDefault="00E3685D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E3685D" w:rsidRPr="009A3D87" w:rsidRDefault="00E3685D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свидетельства о праве на наследство;</w:t>
            </w:r>
          </w:p>
          <w:p w:rsidR="00E3685D" w:rsidRPr="009A3D87" w:rsidRDefault="00E3685D" w:rsidP="00E459A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71052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Предъявляется оригинал либо </w:t>
            </w:r>
          </w:p>
          <w:p w:rsidR="00E3685D" w:rsidRPr="009A3D87" w:rsidRDefault="00E3685D" w:rsidP="00710525">
            <w:pPr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нотариально заверенная копия</w:t>
            </w:r>
            <w:r w:rsidRPr="00227759">
              <w:rPr>
                <w:sz w:val="20"/>
                <w:szCs w:val="20"/>
              </w:rPr>
              <w:t>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59A5">
            <w:pPr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Необязательный документ.</w:t>
            </w:r>
          </w:p>
          <w:p w:rsidR="00E3685D" w:rsidRPr="009A3D87" w:rsidRDefault="00E3685D" w:rsidP="00410735">
            <w:pPr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Предоставляется в случае, если п</w:t>
            </w:r>
            <w:r w:rsidRPr="00227759">
              <w:rPr>
                <w:sz w:val="20"/>
                <w:szCs w:val="20"/>
                <w:lang w:eastAsia="en-US"/>
              </w:rPr>
              <w:t>равоустанавливающие документы на объекты недвижимости не зарегистрированы в Едином государственном реестре недвижимости.</w:t>
            </w: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59A5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59A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3685D" w:rsidRPr="009A3D87" w:rsidTr="009F6017">
        <w:trPr>
          <w:trHeight w:val="404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Выдача дубликата(</w:t>
            </w:r>
            <w:r w:rsidRPr="009F6017">
              <w:rPr>
                <w:b/>
                <w:sz w:val="20"/>
                <w:szCs w:val="20"/>
                <w:lang w:eastAsia="en-US"/>
              </w:rPr>
              <w:t>копии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  <w:r w:rsidRPr="009F6017">
              <w:rPr>
                <w:b/>
                <w:sz w:val="20"/>
                <w:szCs w:val="20"/>
                <w:lang w:eastAsia="en-US"/>
              </w:rPr>
              <w:t xml:space="preserve">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  <w:tr w:rsidR="00E3685D" w:rsidRPr="009A3D87" w:rsidTr="009F601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Заявление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8F4A30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Заявление о выдаче дубликата (копии) разрешения на право организации розничного рынка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  <w:lang w:val="en-US"/>
              </w:rPr>
              <w:t>1</w:t>
            </w:r>
          </w:p>
          <w:p w:rsidR="00E3685D" w:rsidRPr="009A3D87" w:rsidRDefault="00E3685D" w:rsidP="009F6017">
            <w:pPr>
              <w:pStyle w:val="Style1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Оригинал</w:t>
            </w:r>
          </w:p>
          <w:p w:rsidR="00E3685D" w:rsidRPr="009A3D87" w:rsidRDefault="00E3685D" w:rsidP="009F6017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В заявлении должны быть указаны следующие сведения:</w:t>
            </w:r>
          </w:p>
          <w:p w:rsidR="00E3685D" w:rsidRPr="008F4A30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F4A30">
              <w:rPr>
                <w:sz w:val="20"/>
                <w:szCs w:val="20"/>
                <w:lang w:eastAsia="en-US"/>
              </w:rPr>
              <w:t>1)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      </w:r>
          </w:p>
          <w:p w:rsidR="00E3685D" w:rsidRPr="008F4A30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F4A30">
              <w:rPr>
                <w:sz w:val="20"/>
                <w:szCs w:val="20"/>
                <w:lang w:eastAsia="en-US"/>
              </w:rPr>
              <w:t>2) идентификационный номер налогоплательщика и данные документа о постановке юридического лица на учет в налоговом органе;</w:t>
            </w:r>
          </w:p>
          <w:p w:rsidR="00E3685D" w:rsidRPr="008F4A30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F4A30">
              <w:rPr>
                <w:sz w:val="20"/>
                <w:szCs w:val="20"/>
                <w:lang w:eastAsia="en-US"/>
              </w:rPr>
              <w:t>3) подпись лица, представляющего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 (при наличии печати), от имени которого подается заявление;</w:t>
            </w:r>
          </w:p>
          <w:p w:rsidR="00E3685D" w:rsidRPr="00227759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8F4A30">
              <w:rPr>
                <w:sz w:val="20"/>
                <w:szCs w:val="20"/>
                <w:lang w:eastAsia="en-US"/>
              </w:rPr>
              <w:t>4) причина обращения заявителя за дубликатом (копией) разрешения.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Приложение № 2 к технологической схеме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770183" w:rsidRDefault="00E3685D" w:rsidP="00FE2CD6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Default="00E3685D" w:rsidP="00FE2C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E3685D" w:rsidRPr="002A57B1" w:rsidRDefault="00E3685D" w:rsidP="00FE2C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>№ 2а к технологической схеме</w:t>
            </w:r>
          </w:p>
        </w:tc>
      </w:tr>
      <w:tr w:rsidR="00E3685D" w:rsidRPr="009A3D87" w:rsidTr="009F601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3.</w:t>
            </w:r>
            <w:r w:rsidRPr="009A3D87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jc w:val="both"/>
              <w:rPr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6.</w:t>
            </w:r>
            <w:r w:rsidRPr="009A3D87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E3685D" w:rsidRPr="00227759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227759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внутренней стороны документа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разворота бланка документа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227759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Обязательный документ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E3685D" w:rsidRPr="00227759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3. </w:t>
            </w:r>
            <w:r w:rsidRPr="009A3D87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227759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E3685D" w:rsidRPr="00227759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E3685D" w:rsidRPr="00227759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E3685D" w:rsidRPr="00227759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E3685D" w:rsidRPr="00227759" w:rsidRDefault="00E3685D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227759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E3685D" w:rsidRPr="00227759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6. </w:t>
            </w:r>
            <w:r w:rsidRPr="009A3D87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227759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E3685D" w:rsidRPr="00227759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7. </w:t>
            </w:r>
            <w:r w:rsidRPr="009A3D87">
              <w:rPr>
                <w:sz w:val="20"/>
                <w:szCs w:val="20"/>
              </w:rPr>
              <w:t>Удостоверение личности военнослужащего</w:t>
            </w:r>
            <w:r w:rsidRPr="00227759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3685D" w:rsidRPr="009A3D87" w:rsidTr="009F601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Необязательный документ.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9A3D87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9A3D87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9A3D87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3685D" w:rsidRPr="009A3D87" w:rsidTr="009F6017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E3685D" w:rsidRPr="009A3D87" w:rsidRDefault="00E3685D" w:rsidP="009F601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E3685D" w:rsidRPr="009A3D87" w:rsidRDefault="00E3685D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Доверенность от юридического лица</w:t>
            </w:r>
          </w:p>
          <w:p w:rsidR="00E3685D" w:rsidRPr="009A3D87" w:rsidRDefault="00E3685D" w:rsidP="009F6017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</w:t>
            </w:r>
          </w:p>
          <w:p w:rsidR="00E3685D" w:rsidRPr="009A3D87" w:rsidRDefault="00E3685D" w:rsidP="009F6017">
            <w:pPr>
              <w:pStyle w:val="Style1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Необязательный документ.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E3685D" w:rsidRPr="009A3D87" w:rsidRDefault="00E3685D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E3685D" w:rsidRPr="009A3D87" w:rsidRDefault="00E3685D" w:rsidP="009F601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Необязательный документ.</w:t>
            </w:r>
          </w:p>
          <w:p w:rsidR="00E3685D" w:rsidRPr="009A3D87" w:rsidRDefault="00E3685D" w:rsidP="009F6017">
            <w:pPr>
              <w:pStyle w:val="Style1"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E3685D" w:rsidRPr="009A3D87" w:rsidRDefault="00E3685D" w:rsidP="009F601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E3685D" w:rsidRDefault="00E3685D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E3685D" w:rsidRPr="00227759" w:rsidRDefault="00E3685D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E3685D" w:rsidRPr="00227759" w:rsidRDefault="00E3685D" w:rsidP="004D6E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2591"/>
      </w:tblGrid>
      <w:tr w:rsidR="00E3685D" w:rsidRPr="009A3D87" w:rsidTr="00227759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9A3D87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9A3D87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9A3D87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Срок</w:t>
            </w:r>
          </w:p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E3685D" w:rsidRPr="009A3D87" w:rsidTr="00227759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E3685D" w:rsidRPr="009A3D87" w:rsidTr="00884C99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884C99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b/>
                <w:sz w:val="20"/>
                <w:szCs w:val="20"/>
              </w:rPr>
              <w:t>Выдача разрешения на право организации розничного рынка.</w:t>
            </w:r>
          </w:p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  <w:tr w:rsidR="00E3685D" w:rsidRPr="009A3D87" w:rsidTr="00227759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Федеральная налоговая служба России</w:t>
            </w:r>
          </w:p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(ФНС)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SID0003525</w:t>
            </w:r>
          </w:p>
          <w:p w:rsidR="00E3685D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</w:p>
          <w:p w:rsidR="00E3685D" w:rsidRPr="00B56BAC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SID0003245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 дня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</w:tr>
      <w:tr w:rsidR="00E3685D" w:rsidRPr="009A3D87" w:rsidTr="00227759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Выписка из </w:t>
            </w:r>
            <w:r w:rsidRPr="00EE028E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Выписка из </w:t>
            </w:r>
            <w:r w:rsidRPr="00EE028E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SID0003564</w:t>
            </w:r>
          </w:p>
          <w:p w:rsidR="00E3685D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</w:p>
          <w:p w:rsidR="00E3685D" w:rsidRPr="00B56BAC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SID0003350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DE3EAC">
            <w:pPr>
              <w:pStyle w:val="Style11"/>
              <w:widowControl/>
              <w:numPr>
                <w:ilvl w:val="0"/>
                <w:numId w:val="21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дня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</w:tr>
      <w:tr w:rsidR="00E3685D" w:rsidRPr="009A3D87" w:rsidTr="00B01171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DE3EAC" w:rsidRDefault="00E3685D" w:rsidP="004D6E54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227759">
              <w:rPr>
                <w:b/>
                <w:sz w:val="20"/>
                <w:szCs w:val="20"/>
                <w:lang w:eastAsia="en-US"/>
              </w:rPr>
              <w:t xml:space="preserve">Продление срока действия (переоформление)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E3685D" w:rsidRPr="009A3D87" w:rsidTr="00227759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"/>
              <w:widowControl/>
              <w:jc w:val="both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Федеральная налоговая служба России</w:t>
            </w:r>
          </w:p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(ФНС)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SID0003525</w:t>
            </w:r>
          </w:p>
          <w:p w:rsidR="00E3685D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</w:p>
          <w:p w:rsidR="00E3685D" w:rsidRPr="00B56BAC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SID0003245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 дня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</w:tr>
      <w:tr w:rsidR="00E3685D" w:rsidRPr="009A3D87" w:rsidTr="00227759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widowControl/>
              <w:jc w:val="both"/>
              <w:rPr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Выписка из </w:t>
            </w:r>
            <w:r w:rsidRPr="00EE028E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56BAC">
              <w:rPr>
                <w:sz w:val="20"/>
                <w:szCs w:val="20"/>
              </w:rPr>
              <w:t xml:space="preserve">Выписка из </w:t>
            </w:r>
            <w:r w:rsidRPr="00EE028E">
              <w:rPr>
                <w:sz w:val="20"/>
                <w:szCs w:val="20"/>
              </w:rPr>
              <w:t>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Администрация Лоухского муниципального района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SID0003564</w:t>
            </w:r>
          </w:p>
          <w:p w:rsidR="00E3685D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</w:p>
          <w:p w:rsidR="00E3685D" w:rsidRPr="00B56BAC" w:rsidRDefault="00E3685D" w:rsidP="000A40F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SID0003350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B56BAC" w:rsidRDefault="00E3685D" w:rsidP="00B01171">
            <w:pPr>
              <w:pStyle w:val="Style11"/>
              <w:widowControl/>
              <w:numPr>
                <w:ilvl w:val="0"/>
                <w:numId w:val="21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дня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  <w:tc>
          <w:tcPr>
            <w:tcW w:w="2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0A40F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val="en-US"/>
              </w:rPr>
            </w:pPr>
            <w:r>
              <w:rPr>
                <w:rStyle w:val="FontStyle23"/>
                <w:sz w:val="20"/>
                <w:szCs w:val="20"/>
                <w:lang w:val="en-US"/>
              </w:rPr>
              <w:t>-</w:t>
            </w:r>
          </w:p>
        </w:tc>
      </w:tr>
      <w:tr w:rsidR="00E3685D" w:rsidRPr="009A3D87" w:rsidTr="00B01171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DE3EAC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Выдача дубликата (</w:t>
            </w:r>
            <w:r w:rsidRPr="009F6017">
              <w:rPr>
                <w:b/>
                <w:sz w:val="20"/>
                <w:szCs w:val="20"/>
                <w:lang w:eastAsia="en-US"/>
              </w:rPr>
              <w:t>копии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  <w:r w:rsidRPr="009F6017">
              <w:rPr>
                <w:b/>
                <w:sz w:val="20"/>
                <w:szCs w:val="20"/>
                <w:lang w:eastAsia="en-US"/>
              </w:rPr>
              <w:t xml:space="preserve">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</w:tbl>
    <w:p w:rsidR="00E3685D" w:rsidRDefault="00E3685D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E3685D" w:rsidRPr="00227759" w:rsidRDefault="00E3685D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227759">
        <w:rPr>
          <w:rStyle w:val="FontStyle20"/>
          <w:sz w:val="20"/>
          <w:szCs w:val="20"/>
        </w:rPr>
        <w:t>Раздел 6. Результат «подуслуги»</w:t>
      </w:r>
    </w:p>
    <w:p w:rsidR="00E3685D" w:rsidRPr="00227759" w:rsidRDefault="00E3685D" w:rsidP="004D6E54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2131"/>
        <w:gridCol w:w="1984"/>
      </w:tblGrid>
      <w:tr w:rsidR="00E3685D" w:rsidRPr="009A3D87" w:rsidTr="00227759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являющегося (ихс я) результатом «подуслуги»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41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E3685D" w:rsidRPr="009A3D87" w:rsidTr="00227759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E3685D" w:rsidRPr="009A3D87" w:rsidRDefault="00E3685D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E3685D" w:rsidRPr="009A3D87" w:rsidTr="0022775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E3685D" w:rsidRPr="009A3D87" w:rsidTr="00227759">
        <w:trPr>
          <w:trHeight w:val="156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B247E7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9A3D87">
              <w:rPr>
                <w:rStyle w:val="FontStyle20"/>
                <w:b/>
                <w:sz w:val="20"/>
                <w:szCs w:val="20"/>
              </w:rPr>
              <w:t>Выдача разрешения на право организации розничного рынка.</w:t>
            </w:r>
          </w:p>
        </w:tc>
      </w:tr>
      <w:tr w:rsidR="00E3685D" w:rsidRPr="009A3D87" w:rsidTr="00227759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227759" w:rsidRDefault="00E3685D" w:rsidP="00E4075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9A3D87">
              <w:rPr>
                <w:sz w:val="20"/>
                <w:szCs w:val="20"/>
              </w:rPr>
              <w:t xml:space="preserve">Уведомление </w:t>
            </w:r>
            <w:r w:rsidRPr="00227759">
              <w:rPr>
                <w:sz w:val="20"/>
                <w:szCs w:val="20"/>
                <w:lang w:eastAsia="en-US"/>
              </w:rPr>
              <w:t>о выдаче разрешения на право организации розничного рынка.</w:t>
            </w:r>
          </w:p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0755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Форма уведомления утверждена распоряжением Правительства республики Карелия от 31.03.2007 № 114р-П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Администрации</w:t>
            </w: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МФЦ</w:t>
            </w: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FA4C2E" w:rsidRDefault="00E3685D" w:rsidP="0018675F">
            <w:pPr>
              <w:pStyle w:val="Style1"/>
              <w:widowControl/>
              <w:rPr>
                <w:i/>
                <w:sz w:val="22"/>
                <w:szCs w:val="22"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E3685D" w:rsidRPr="009A3D87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227759" w:rsidRDefault="00E3685D" w:rsidP="00E40755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227759">
              <w:rPr>
                <w:sz w:val="20"/>
                <w:szCs w:val="20"/>
                <w:lang w:eastAsia="en-US"/>
              </w:rPr>
              <w:t>Разрешение на право организации розничного рынка.</w:t>
            </w:r>
          </w:p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E40755">
            <w:pPr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Форма разрешения утверждена распоряжением Правительства республики Карелия от 31.03.2007 № 114р-П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Администрации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МФЦ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FA4C2E" w:rsidRDefault="00E3685D" w:rsidP="0018675F">
            <w:pPr>
              <w:pStyle w:val="Style1"/>
              <w:widowControl/>
              <w:rPr>
                <w:i/>
                <w:sz w:val="22"/>
                <w:szCs w:val="22"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E3685D" w:rsidRPr="009A3D87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Уведомление </w:t>
            </w:r>
            <w:r w:rsidRPr="00227759">
              <w:rPr>
                <w:sz w:val="20"/>
                <w:szCs w:val="20"/>
                <w:lang w:eastAsia="en-US"/>
              </w:rPr>
              <w:t>об отказе в выдаче разрешения на право организации розничного рынка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74BA1">
            <w:pPr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Форма уведомления утверждена распоряжением Правительства республики Карелия от 31.03.2007 № 114р-П</w:t>
            </w:r>
          </w:p>
          <w:p w:rsidR="00E3685D" w:rsidRPr="009A3D87" w:rsidRDefault="00E3685D" w:rsidP="00674BA1">
            <w:pPr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Выдается в конце оказания услуги</w:t>
            </w:r>
          </w:p>
          <w:p w:rsidR="00E3685D" w:rsidRPr="009A3D87" w:rsidRDefault="00E3685D" w:rsidP="00674BA1">
            <w:pPr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с обоснованием причин отказа</w:t>
            </w:r>
          </w:p>
          <w:p w:rsidR="00E3685D" w:rsidRPr="009A3D87" w:rsidRDefault="00E3685D" w:rsidP="00674BA1">
            <w:pPr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Администрации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МФЦ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FA4C2E" w:rsidRDefault="00E3685D" w:rsidP="0018675F">
            <w:pPr>
              <w:pStyle w:val="Style1"/>
              <w:widowControl/>
              <w:rPr>
                <w:i/>
                <w:sz w:val="22"/>
                <w:szCs w:val="22"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30 календарных дней с даты получениярезультата услуги</w:t>
            </w:r>
          </w:p>
        </w:tc>
      </w:tr>
      <w:tr w:rsidR="00E3685D" w:rsidRPr="009A3D87" w:rsidTr="00227759">
        <w:trPr>
          <w:trHeight w:val="28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7B45FF">
            <w:pPr>
              <w:pStyle w:val="Style1"/>
              <w:widowControl/>
              <w:numPr>
                <w:ilvl w:val="0"/>
                <w:numId w:val="11"/>
              </w:numPr>
              <w:jc w:val="center"/>
              <w:rPr>
                <w:b/>
                <w:sz w:val="20"/>
                <w:szCs w:val="20"/>
              </w:rPr>
            </w:pPr>
            <w:r w:rsidRPr="00227759">
              <w:rPr>
                <w:b/>
                <w:sz w:val="20"/>
                <w:szCs w:val="20"/>
                <w:lang w:eastAsia="en-US"/>
              </w:rPr>
              <w:t xml:space="preserve">Продление срока действия (переоформление)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E3685D" w:rsidRPr="009A3D87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10602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Уведомление о продлении срока действия (переоформлении) разрешения на право организации розничного рынка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74BA1">
            <w:pPr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Выдается в конце оказания услуги на утвержденном бланке Администрации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Администрации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МФЦ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FA4C2E" w:rsidRDefault="00E3685D" w:rsidP="0018675F">
            <w:pPr>
              <w:pStyle w:val="Style1"/>
              <w:widowControl/>
              <w:rPr>
                <w:i/>
                <w:sz w:val="22"/>
                <w:szCs w:val="22"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E3685D" w:rsidRPr="009A3D87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10602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Решение о продлении срока действия (переоформлении) разрешения на право организации розничного рынка.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863066">
            <w:pPr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Утверждается правовым актом Администрации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Администрации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МФЦ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FA4C2E" w:rsidRDefault="00E3685D" w:rsidP="0018675F">
            <w:pPr>
              <w:pStyle w:val="Style1"/>
              <w:widowControl/>
              <w:rPr>
                <w:i/>
                <w:sz w:val="22"/>
                <w:szCs w:val="22"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E3685D" w:rsidRPr="009A3D87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10602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Уведомление об отказе в продлении срока действия (переоформлении) разрешения на право организации розничного рынка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widowControl/>
              <w:jc w:val="both"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Выдается в конце оказания услуги на утвержденном бланке Администрации с обоснованием причин отказа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Администрации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МФЦ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FA4C2E" w:rsidRDefault="00E3685D" w:rsidP="0018675F">
            <w:pPr>
              <w:pStyle w:val="Style1"/>
              <w:widowControl/>
              <w:rPr>
                <w:i/>
                <w:sz w:val="22"/>
                <w:szCs w:val="22"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656EB8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E3685D" w:rsidRPr="009A3D87" w:rsidTr="009F6017">
        <w:trPr>
          <w:trHeight w:val="28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18675F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Выдача дубликата (</w:t>
            </w:r>
            <w:r w:rsidRPr="009F6017">
              <w:rPr>
                <w:b/>
                <w:sz w:val="20"/>
                <w:szCs w:val="20"/>
                <w:lang w:eastAsia="en-US"/>
              </w:rPr>
              <w:t>копии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  <w:r w:rsidRPr="009F6017">
              <w:rPr>
                <w:b/>
                <w:sz w:val="20"/>
                <w:szCs w:val="20"/>
                <w:lang w:eastAsia="en-US"/>
              </w:rPr>
              <w:t xml:space="preserve">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  <w:tr w:rsidR="00E3685D" w:rsidRPr="009A3D87" w:rsidTr="00227759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227759" w:rsidRDefault="00E3685D" w:rsidP="009F6017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Дубликат (копия) разрешения</w:t>
            </w:r>
            <w:r w:rsidRPr="00227759">
              <w:rPr>
                <w:sz w:val="20"/>
                <w:szCs w:val="20"/>
                <w:lang w:eastAsia="en-US"/>
              </w:rPr>
              <w:t xml:space="preserve"> на право организации розничного рынка.</w:t>
            </w:r>
          </w:p>
          <w:p w:rsidR="00E3685D" w:rsidRPr="009A3D87" w:rsidRDefault="00E3685D" w:rsidP="0061060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Форма разрешения утверждена распоряжением Правительства республики Карелия от 31.03.2007 № 114р-П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Администрации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лично в МФЦ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- по почте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FA4C2E" w:rsidRDefault="00E3685D" w:rsidP="0018675F">
            <w:pPr>
              <w:pStyle w:val="Style1"/>
              <w:widowControl/>
              <w:rPr>
                <w:i/>
                <w:sz w:val="22"/>
                <w:szCs w:val="22"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F6017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E3685D" w:rsidRDefault="00E3685D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E3685D" w:rsidRPr="00227759" w:rsidRDefault="00E3685D" w:rsidP="0018675F">
      <w:pPr>
        <w:pStyle w:val="Style2"/>
        <w:widowControl/>
        <w:spacing w:line="240" w:lineRule="auto"/>
      </w:pPr>
      <w:r w:rsidRPr="00227759">
        <w:rPr>
          <w:rStyle w:val="FontStyle20"/>
          <w:sz w:val="20"/>
          <w:szCs w:val="20"/>
        </w:rPr>
        <w:t xml:space="preserve">Раздел </w:t>
      </w:r>
      <w:r w:rsidRPr="00227759">
        <w:rPr>
          <w:rStyle w:val="FontStyle22"/>
          <w:sz w:val="20"/>
          <w:szCs w:val="20"/>
        </w:rPr>
        <w:t xml:space="preserve">7. </w:t>
      </w:r>
      <w:r w:rsidRPr="00227759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227759">
        <w:rPr>
          <w:rStyle w:val="FontStyle23"/>
          <w:sz w:val="20"/>
          <w:szCs w:val="20"/>
        </w:rPr>
        <w:t>«подуслуги»</w:t>
      </w:r>
    </w:p>
    <w:tbl>
      <w:tblPr>
        <w:tblW w:w="160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2551"/>
        <w:gridCol w:w="2410"/>
        <w:gridCol w:w="2378"/>
        <w:gridCol w:w="2160"/>
      </w:tblGrid>
      <w:tr w:rsidR="00E3685D" w:rsidRPr="009A3D87" w:rsidTr="0018675F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Формы документов, для выполнения процедуры процесса</w:t>
            </w:r>
          </w:p>
        </w:tc>
      </w:tr>
      <w:tr w:rsidR="00E3685D" w:rsidRPr="009A3D87" w:rsidTr="0018675F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E3685D" w:rsidRPr="009A3D87" w:rsidTr="0018675F">
        <w:trPr>
          <w:trHeight w:val="154"/>
        </w:trPr>
        <w:tc>
          <w:tcPr>
            <w:tcW w:w="160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8F4A30">
            <w:pPr>
              <w:pStyle w:val="Style13"/>
              <w:widowControl/>
              <w:numPr>
                <w:ilvl w:val="0"/>
                <w:numId w:val="12"/>
              </w:numPr>
              <w:spacing w:line="240" w:lineRule="auto"/>
              <w:jc w:val="center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b/>
                <w:sz w:val="20"/>
                <w:szCs w:val="20"/>
              </w:rPr>
              <w:t>Выдача разрешения на право организации розничного рынка.</w:t>
            </w:r>
          </w:p>
          <w:p w:rsidR="00E3685D" w:rsidRPr="009A3D87" w:rsidRDefault="00E3685D" w:rsidP="008F4A30">
            <w:pPr>
              <w:pStyle w:val="Style11"/>
              <w:widowControl/>
              <w:numPr>
                <w:ilvl w:val="0"/>
                <w:numId w:val="12"/>
              </w:numPr>
              <w:spacing w:line="240" w:lineRule="auto"/>
              <w:rPr>
                <w:b/>
                <w:sz w:val="20"/>
                <w:szCs w:val="20"/>
              </w:rPr>
            </w:pPr>
            <w:r w:rsidRPr="00227759">
              <w:rPr>
                <w:b/>
                <w:sz w:val="20"/>
                <w:szCs w:val="20"/>
                <w:lang w:eastAsia="en-US"/>
              </w:rPr>
              <w:t xml:space="preserve">Продление срока действия (переоформление)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b/>
                <w:sz w:val="20"/>
                <w:szCs w:val="20"/>
                <w:lang w:eastAsia="en-US"/>
              </w:rPr>
              <w:t>.</w:t>
            </w:r>
          </w:p>
          <w:p w:rsidR="00E3685D" w:rsidRPr="009A3D87" w:rsidRDefault="00E3685D" w:rsidP="008F4A30">
            <w:pPr>
              <w:pStyle w:val="Style2"/>
              <w:widowControl/>
              <w:numPr>
                <w:ilvl w:val="0"/>
                <w:numId w:val="12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Выдача дубликата (</w:t>
            </w:r>
            <w:r w:rsidRPr="009F6017">
              <w:rPr>
                <w:b/>
                <w:sz w:val="20"/>
                <w:szCs w:val="20"/>
                <w:lang w:eastAsia="en-US"/>
              </w:rPr>
              <w:t>копии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  <w:r w:rsidRPr="009F6017">
              <w:rPr>
                <w:b/>
                <w:sz w:val="20"/>
                <w:szCs w:val="20"/>
                <w:lang w:eastAsia="en-US"/>
              </w:rPr>
              <w:t xml:space="preserve">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  <w:tr w:rsidR="00E3685D" w:rsidRPr="009A3D87" w:rsidTr="0018675F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Основания для начала административной процедуры -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нет</w:t>
            </w: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             -</w:t>
            </w:r>
          </w:p>
        </w:tc>
      </w:tr>
      <w:tr w:rsidR="00E3685D" w:rsidRPr="009A3D87" w:rsidTr="0018675F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Организация курьерской службы МФЦ</w:t>
            </w: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Реестр передачи дел</w:t>
            </w: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Опись документов</w:t>
            </w: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E3685D" w:rsidRPr="009A3D87" w:rsidTr="0018675F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96A72">
            <w:pPr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На следующий рабочий день после подготовки </w:t>
            </w:r>
            <w:r>
              <w:rPr>
                <w:sz w:val="20"/>
                <w:szCs w:val="20"/>
                <w:lang w:eastAsia="en-US"/>
              </w:rPr>
              <w:t>результата предоставления услуги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Организация курьерской службы МФЦ</w:t>
            </w: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</w:p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 xml:space="preserve">             -</w:t>
            </w:r>
          </w:p>
        </w:tc>
      </w:tr>
      <w:tr w:rsidR="00E3685D" w:rsidRPr="009A3D87" w:rsidTr="0018675F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2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0630C1">
            <w:pPr>
              <w:pStyle w:val="Style1"/>
              <w:widowControl/>
              <w:rPr>
                <w:sz w:val="20"/>
                <w:szCs w:val="20"/>
              </w:rPr>
            </w:pPr>
            <w:r w:rsidRPr="009A3D87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E3685D" w:rsidRDefault="00E3685D" w:rsidP="0018675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E3685D" w:rsidRPr="00227759" w:rsidRDefault="00E3685D" w:rsidP="0018675F">
      <w:pPr>
        <w:pStyle w:val="Style2"/>
        <w:widowControl/>
        <w:spacing w:line="240" w:lineRule="auto"/>
      </w:pPr>
      <w:r w:rsidRPr="00227759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280"/>
        <w:gridCol w:w="1689"/>
        <w:gridCol w:w="1719"/>
        <w:gridCol w:w="2509"/>
        <w:gridCol w:w="2490"/>
        <w:gridCol w:w="2130"/>
        <w:gridCol w:w="2830"/>
      </w:tblGrid>
      <w:tr w:rsidR="00E3685D" w:rsidRPr="009A3D87" w:rsidTr="0055746D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9A3D8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E3685D" w:rsidRPr="009A3D87" w:rsidRDefault="00E3685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9A3D8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9A3D8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E3685D" w:rsidRPr="009A3D87" w:rsidRDefault="00E3685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A3D87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9A3D8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9A3D87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A3D87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9A3D8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85D" w:rsidRPr="009A3D87" w:rsidRDefault="00E3685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9A3D87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9A3D87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E3685D" w:rsidRPr="009A3D87" w:rsidRDefault="00E3685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9A3D87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E3685D" w:rsidRPr="009A3D87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9A3D87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9A3D87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E3685D" w:rsidRPr="009A3D87" w:rsidTr="00912996">
        <w:trPr>
          <w:trHeight w:val="161"/>
        </w:trPr>
        <w:tc>
          <w:tcPr>
            <w:tcW w:w="153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9A3D87" w:rsidRDefault="00E3685D" w:rsidP="008F4A30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0"/>
                <w:sz w:val="20"/>
                <w:szCs w:val="20"/>
              </w:rPr>
            </w:pPr>
            <w:r w:rsidRPr="009A3D87">
              <w:rPr>
                <w:rStyle w:val="FontStyle20"/>
                <w:b/>
                <w:sz w:val="20"/>
                <w:szCs w:val="20"/>
              </w:rPr>
              <w:t>Выдача разрешения на право организации розничного рынка.</w:t>
            </w:r>
          </w:p>
          <w:p w:rsidR="00E3685D" w:rsidRPr="009A3D87" w:rsidRDefault="00E3685D" w:rsidP="008F4A30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b/>
                <w:sz w:val="20"/>
                <w:szCs w:val="20"/>
              </w:rPr>
            </w:pPr>
            <w:r w:rsidRPr="00227759">
              <w:rPr>
                <w:b/>
                <w:sz w:val="20"/>
                <w:szCs w:val="20"/>
                <w:lang w:eastAsia="en-US"/>
              </w:rPr>
              <w:t xml:space="preserve">Продление срока действия (переоформление)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</w:t>
            </w:r>
            <w:r w:rsidRPr="00227759">
              <w:rPr>
                <w:b/>
                <w:sz w:val="20"/>
                <w:szCs w:val="20"/>
                <w:lang w:eastAsia="en-US"/>
              </w:rPr>
              <w:t>.</w:t>
            </w:r>
          </w:p>
          <w:p w:rsidR="00E3685D" w:rsidRPr="009A3D87" w:rsidRDefault="00E3685D" w:rsidP="008F4A30">
            <w:pPr>
              <w:pStyle w:val="Style2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eastAsia="en-US"/>
              </w:rPr>
              <w:t>Выдача дубликата (</w:t>
            </w:r>
            <w:r w:rsidRPr="009F6017">
              <w:rPr>
                <w:b/>
                <w:sz w:val="20"/>
                <w:szCs w:val="20"/>
                <w:lang w:eastAsia="en-US"/>
              </w:rPr>
              <w:t>копии</w:t>
            </w:r>
            <w:r>
              <w:rPr>
                <w:b/>
                <w:sz w:val="20"/>
                <w:szCs w:val="20"/>
                <w:lang w:eastAsia="en-US"/>
              </w:rPr>
              <w:t>)</w:t>
            </w:r>
            <w:r w:rsidRPr="009F6017">
              <w:rPr>
                <w:b/>
                <w:sz w:val="20"/>
                <w:szCs w:val="20"/>
                <w:lang w:eastAsia="en-US"/>
              </w:rPr>
              <w:t xml:space="preserve"> разрешения </w:t>
            </w:r>
            <w:r w:rsidRPr="009A3D87">
              <w:rPr>
                <w:rStyle w:val="FontStyle20"/>
                <w:b/>
                <w:sz w:val="20"/>
                <w:szCs w:val="20"/>
              </w:rPr>
              <w:t>на право организации розничного рынка.</w:t>
            </w:r>
          </w:p>
        </w:tc>
      </w:tr>
      <w:tr w:rsidR="00E3685D" w:rsidRPr="009A3D87" w:rsidTr="0018675F">
        <w:trPr>
          <w:trHeight w:val="161"/>
        </w:trPr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18675F" w:rsidRDefault="00E3685D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0"/>
                <w:szCs w:val="20"/>
              </w:rPr>
            </w:pPr>
            <w:hyperlink r:id="rId7" w:history="1">
              <w:r w:rsidRPr="0018675F">
                <w:rPr>
                  <w:rStyle w:val="Hyperlink"/>
                  <w:i/>
                  <w:color w:val="auto"/>
                  <w:sz w:val="20"/>
                  <w:szCs w:val="20"/>
                  <w:u w:val="none"/>
                </w:rPr>
                <w:t>https://uslugi.karelia.ru/rpeu/</w:t>
              </w:r>
            </w:hyperlink>
            <w:r w:rsidRPr="0018675F">
              <w:rPr>
                <w:rStyle w:val="FontStyle23"/>
                <w:i/>
                <w:sz w:val="20"/>
                <w:szCs w:val="20"/>
              </w:rPr>
              <w:t>;</w:t>
            </w:r>
          </w:p>
          <w:p w:rsidR="00E3685D" w:rsidRPr="0018675F" w:rsidRDefault="00E3685D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0"/>
                <w:szCs w:val="20"/>
              </w:rPr>
            </w:pPr>
            <w:hyperlink r:id="rId8" w:history="1">
              <w:r w:rsidRPr="0018675F">
                <w:rPr>
                  <w:rStyle w:val="Hyperlink"/>
                  <w:i/>
                  <w:color w:val="auto"/>
                  <w:sz w:val="20"/>
                  <w:szCs w:val="20"/>
                  <w:u w:val="none"/>
                </w:rPr>
                <w:t>https://www.gosuslugi.ru/structure/1000100010000002387</w:t>
              </w:r>
            </w:hyperlink>
            <w:r w:rsidRPr="0018675F">
              <w:rPr>
                <w:rStyle w:val="FontStyle23"/>
                <w:i/>
                <w:sz w:val="20"/>
                <w:szCs w:val="20"/>
              </w:rPr>
              <w:t>;</w:t>
            </w:r>
          </w:p>
          <w:p w:rsidR="00E3685D" w:rsidRPr="00D45CC4" w:rsidRDefault="00E3685D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18675F">
              <w:rPr>
                <w:rStyle w:val="FontStyle23"/>
                <w:i/>
                <w:sz w:val="20"/>
                <w:szCs w:val="20"/>
              </w:rPr>
              <w:t>http://louhiadm.ru/vlast/ispolnitelnaya_vlast/munitsipalnie_uslugi/reglamenti.html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D45CC4" w:rsidRDefault="00E3685D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45CC4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D45CC4" w:rsidRDefault="00E3685D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45CC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D45CC4" w:rsidRDefault="00E3685D" w:rsidP="00FE2CD6">
            <w:r w:rsidRPr="00D45CC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D45CC4" w:rsidRDefault="00E3685D" w:rsidP="00FE2CD6">
            <w:r w:rsidRPr="00D45CC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D45CC4" w:rsidRDefault="00E3685D" w:rsidP="00FE2CD6">
            <w:r w:rsidRPr="00D45CC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85D" w:rsidRPr="00D45CC4" w:rsidRDefault="00E3685D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D45CC4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E3685D" w:rsidRDefault="00E3685D" w:rsidP="003D22A6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</w:pPr>
    </w:p>
    <w:p w:rsidR="00E3685D" w:rsidRDefault="00E3685D" w:rsidP="003D22A6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</w:pPr>
    </w:p>
    <w:p w:rsidR="00E3685D" w:rsidRDefault="00E3685D" w:rsidP="003D22A6">
      <w:pPr>
        <w:widowControl/>
        <w:autoSpaceDE/>
        <w:autoSpaceDN/>
        <w:adjustRightInd/>
        <w:spacing w:after="200" w:line="276" w:lineRule="auto"/>
        <w:jc w:val="right"/>
        <w:rPr>
          <w:sz w:val="28"/>
          <w:szCs w:val="28"/>
          <w:lang w:eastAsia="en-US"/>
        </w:rPr>
        <w:sectPr w:rsidR="00E3685D" w:rsidSect="0018675F">
          <w:headerReference w:type="default" r:id="rId9"/>
          <w:pgSz w:w="16840" w:h="11907" w:orient="landscape" w:code="9"/>
          <w:pgMar w:top="567" w:right="567" w:bottom="567" w:left="567" w:header="720" w:footer="720" w:gutter="0"/>
          <w:cols w:space="60"/>
          <w:noEndnote/>
          <w:docGrid w:linePitch="326"/>
        </w:sectPr>
      </w:pPr>
    </w:p>
    <w:p w:rsidR="00E3685D" w:rsidRDefault="00E3685D" w:rsidP="003D22A6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>
        <w:rPr>
          <w:lang w:eastAsia="en-US"/>
        </w:rPr>
        <w:t>Приложение № 1</w:t>
      </w:r>
    </w:p>
    <w:p w:rsidR="00E3685D" w:rsidRPr="009429F3" w:rsidRDefault="00E3685D" w:rsidP="003663F7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E3685D" w:rsidRPr="003B1B59" w:rsidRDefault="00E3685D" w:rsidP="003663F7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E3685D" w:rsidRPr="009429F3" w:rsidRDefault="00E3685D" w:rsidP="003663F7">
      <w:pPr>
        <w:spacing w:before="120"/>
        <w:ind w:left="4536"/>
        <w:rPr>
          <w:sz w:val="20"/>
          <w:szCs w:val="20"/>
        </w:rPr>
      </w:pPr>
      <w:r w:rsidRPr="009429F3">
        <w:t>От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E3685D" w:rsidRPr="00C076B0" w:rsidRDefault="00E3685D" w:rsidP="003663F7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pacing w:val="-14"/>
          <w:sz w:val="18"/>
          <w:szCs w:val="18"/>
        </w:rPr>
        <w:t>(ФИО заявителя – физического лица, наименование заявителя - юридического лица)</w:t>
      </w:r>
    </w:p>
    <w:p w:rsidR="00E3685D" w:rsidRDefault="00E3685D" w:rsidP="003663F7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E3685D" w:rsidRPr="009429F3" w:rsidRDefault="00E3685D" w:rsidP="003663F7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</w:t>
      </w:r>
    </w:p>
    <w:p w:rsidR="00E3685D" w:rsidRPr="00C076B0" w:rsidRDefault="00E3685D" w:rsidP="003663F7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документ, адрес места проживания)</w:t>
      </w:r>
    </w:p>
    <w:p w:rsidR="00E3685D" w:rsidRDefault="00E3685D" w:rsidP="003663F7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E3685D" w:rsidRDefault="00E3685D" w:rsidP="003663F7">
      <w:pPr>
        <w:ind w:left="4536"/>
        <w:jc w:val="center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 xml:space="preserve"> (</w:t>
      </w:r>
      <w:r w:rsidRPr="00C076B0">
        <w:rPr>
          <w:i/>
          <w:spacing w:val="-14"/>
          <w:sz w:val="18"/>
          <w:szCs w:val="18"/>
        </w:rPr>
        <w:t>юридич</w:t>
      </w:r>
      <w:r>
        <w:rPr>
          <w:i/>
          <w:spacing w:val="-14"/>
          <w:sz w:val="18"/>
          <w:szCs w:val="18"/>
        </w:rPr>
        <w:t>еский адрес</w:t>
      </w:r>
      <w:r w:rsidRPr="00C076B0">
        <w:rPr>
          <w:i/>
          <w:sz w:val="18"/>
          <w:szCs w:val="18"/>
        </w:rPr>
        <w:t>)</w:t>
      </w:r>
    </w:p>
    <w:p w:rsidR="00E3685D" w:rsidRDefault="00E3685D" w:rsidP="003663F7">
      <w:pPr>
        <w:ind w:left="4536"/>
        <w:jc w:val="right"/>
        <w:rPr>
          <w:i/>
          <w:sz w:val="20"/>
          <w:szCs w:val="20"/>
        </w:rPr>
      </w:pPr>
      <w:r>
        <w:rPr>
          <w:sz w:val="20"/>
          <w:szCs w:val="20"/>
        </w:rPr>
        <w:t>ИН</w:t>
      </w:r>
      <w:r w:rsidRPr="00E92EDA">
        <w:rPr>
          <w:sz w:val="20"/>
          <w:szCs w:val="20"/>
        </w:rPr>
        <w:t>Н</w:t>
      </w:r>
      <w:r>
        <w:rPr>
          <w:sz w:val="20"/>
          <w:szCs w:val="20"/>
        </w:rPr>
        <w:t>:</w:t>
      </w:r>
      <w:r>
        <w:rPr>
          <w:i/>
          <w:sz w:val="20"/>
          <w:szCs w:val="20"/>
        </w:rPr>
        <w:t>____________________________________________________</w:t>
      </w:r>
    </w:p>
    <w:p w:rsidR="00E3685D" w:rsidRDefault="00E3685D" w:rsidP="003663F7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E3685D" w:rsidRDefault="00E3685D" w:rsidP="003663F7">
      <w:pPr>
        <w:ind w:left="453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</w:t>
      </w:r>
    </w:p>
    <w:p w:rsidR="00E3685D" w:rsidRDefault="00E3685D" w:rsidP="003663F7">
      <w:pPr>
        <w:widowControl/>
        <w:ind w:firstLine="540"/>
        <w:jc w:val="right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>(серия, номер документа</w:t>
      </w:r>
      <w:r>
        <w:rPr>
          <w:i/>
          <w:sz w:val="18"/>
          <w:szCs w:val="18"/>
        </w:rPr>
        <w:t xml:space="preserve"> о постановке юридического лица на учет </w:t>
      </w:r>
    </w:p>
    <w:p w:rsidR="00E3685D" w:rsidRPr="00C076B0" w:rsidRDefault="00E3685D" w:rsidP="003663F7">
      <w:pPr>
        <w:widowControl/>
        <w:ind w:firstLine="540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в налоговом органе,</w:t>
      </w:r>
      <w:r w:rsidRPr="00C076B0">
        <w:rPr>
          <w:i/>
          <w:sz w:val="18"/>
          <w:szCs w:val="18"/>
        </w:rPr>
        <w:t xml:space="preserve"> дата выдачи, орган, выдавший документ</w:t>
      </w:r>
      <w:r>
        <w:rPr>
          <w:i/>
          <w:sz w:val="18"/>
          <w:szCs w:val="18"/>
        </w:rPr>
        <w:t>)</w:t>
      </w:r>
    </w:p>
    <w:p w:rsidR="00E3685D" w:rsidRDefault="00E3685D" w:rsidP="003663F7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ОГРН: ___________________________________________________</w:t>
      </w:r>
    </w:p>
    <w:p w:rsidR="00E3685D" w:rsidRDefault="00E3685D" w:rsidP="003663F7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E3685D" w:rsidRDefault="00E3685D" w:rsidP="003663F7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E3685D" w:rsidRDefault="00E3685D" w:rsidP="003663F7">
      <w:pPr>
        <w:widowControl/>
        <w:ind w:firstLine="540"/>
        <w:jc w:val="right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 xml:space="preserve">(серия, номер документа, </w:t>
      </w:r>
      <w:r>
        <w:rPr>
          <w:i/>
          <w:sz w:val="18"/>
          <w:szCs w:val="18"/>
        </w:rPr>
        <w:t>подтве</w:t>
      </w:r>
      <w:r w:rsidRPr="00DD7907">
        <w:rPr>
          <w:i/>
          <w:sz w:val="18"/>
          <w:szCs w:val="18"/>
        </w:rPr>
        <w:t xml:space="preserve">рждающего факт внесения сведений </w:t>
      </w:r>
    </w:p>
    <w:p w:rsidR="00E3685D" w:rsidRPr="00C076B0" w:rsidRDefault="00E3685D" w:rsidP="003663F7">
      <w:pPr>
        <w:ind w:left="4536"/>
        <w:jc w:val="center"/>
        <w:rPr>
          <w:i/>
          <w:sz w:val="18"/>
          <w:szCs w:val="18"/>
        </w:rPr>
      </w:pPr>
      <w:r w:rsidRPr="00DD7907">
        <w:rPr>
          <w:i/>
          <w:sz w:val="18"/>
          <w:szCs w:val="18"/>
        </w:rPr>
        <w:t>о юридическом лице в</w:t>
      </w:r>
      <w:r>
        <w:rPr>
          <w:i/>
          <w:sz w:val="18"/>
          <w:szCs w:val="18"/>
        </w:rPr>
        <w:t xml:space="preserve"> ЕГРЮЛ</w:t>
      </w:r>
      <w:r w:rsidRPr="00C076B0">
        <w:rPr>
          <w:i/>
          <w:sz w:val="18"/>
          <w:szCs w:val="18"/>
        </w:rPr>
        <w:t>, дата выдачи, орган, выдавший документ</w:t>
      </w:r>
      <w:r>
        <w:rPr>
          <w:i/>
          <w:sz w:val="18"/>
          <w:szCs w:val="18"/>
        </w:rPr>
        <w:t>)</w:t>
      </w:r>
    </w:p>
    <w:p w:rsidR="00E3685D" w:rsidRDefault="00E3685D" w:rsidP="003663F7">
      <w:pPr>
        <w:pStyle w:val="ConsPlusNonformat"/>
        <w:ind w:left="453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</w:t>
      </w:r>
      <w:r w:rsidRPr="00CD0E9B">
        <w:t>тел./факс</w:t>
      </w:r>
      <w:r w:rsidRPr="00BD6B65">
        <w:rPr>
          <w:i/>
        </w:rPr>
        <w:t>:</w:t>
      </w:r>
      <w:r w:rsidRPr="009429F3">
        <w:t>___________</w:t>
      </w:r>
      <w:r>
        <w:t>___________________________</w:t>
      </w:r>
    </w:p>
    <w:p w:rsidR="00E3685D" w:rsidRDefault="00E3685D" w:rsidP="003663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85D" w:rsidRPr="009221F1" w:rsidRDefault="00E3685D" w:rsidP="003663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E3685D" w:rsidRDefault="00E3685D" w:rsidP="003663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 о выдаче </w:t>
      </w:r>
      <w:r>
        <w:rPr>
          <w:rFonts w:ascii="Times New Roman" w:hAnsi="Times New Roman" w:cs="Times New Roman"/>
          <w:b/>
          <w:sz w:val="24"/>
          <w:szCs w:val="24"/>
        </w:rPr>
        <w:t>(продлении срока действия, переоформлении) разрешения</w:t>
      </w:r>
    </w:p>
    <w:p w:rsidR="00E3685D" w:rsidRPr="000A4C29" w:rsidRDefault="00E3685D" w:rsidP="000A4C2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право организации розничного рынка</w:t>
      </w:r>
    </w:p>
    <w:p w:rsidR="00E3685D" w:rsidRDefault="00E3685D" w:rsidP="003663F7">
      <w:pPr>
        <w:ind w:left="-180" w:firstLine="889"/>
        <w:jc w:val="both"/>
        <w:rPr>
          <w:i/>
          <w:iCs/>
          <w:sz w:val="28"/>
          <w:szCs w:val="28"/>
          <w:vertAlign w:val="superscript"/>
        </w:rPr>
      </w:pPr>
      <w:r>
        <w:t>Прошу выдать разрешение на организацию розничного рынка (продлить срок действия разрешения, переоформить разрешение  №___, выданное(ого) «___» __________ 20__ г.)</w:t>
      </w:r>
    </w:p>
    <w:p w:rsidR="00E3685D" w:rsidRDefault="00E3685D" w:rsidP="003663F7">
      <w:pPr>
        <w:pBdr>
          <w:bottom w:val="single" w:sz="12" w:space="1" w:color="auto"/>
        </w:pBdr>
        <w:ind w:left="-180"/>
        <w:jc w:val="both"/>
      </w:pPr>
      <w:r>
        <w:rPr>
          <w:i/>
          <w:iCs/>
          <w:sz w:val="28"/>
          <w:szCs w:val="28"/>
          <w:vertAlign w:val="superscript"/>
        </w:rPr>
        <w:t xml:space="preserve">                          (нужное подчеркнуть, заполнить при необходимости)</w:t>
      </w:r>
    </w:p>
    <w:p w:rsidR="00E3685D" w:rsidRDefault="00E3685D" w:rsidP="003663F7">
      <w:pPr>
        <w:ind w:left="-180"/>
        <w:jc w:val="both"/>
      </w:pPr>
      <w:r>
        <w:t>_______________________________________________________________________________________</w:t>
      </w:r>
    </w:p>
    <w:p w:rsidR="00E3685D" w:rsidRDefault="00E3685D" w:rsidP="003663F7">
      <w:pPr>
        <w:ind w:left="-180"/>
        <w:jc w:val="center"/>
        <w:rPr>
          <w:i/>
          <w:sz w:val="18"/>
          <w:szCs w:val="18"/>
        </w:rPr>
      </w:pPr>
      <w:r w:rsidRPr="00BD6B65">
        <w:rPr>
          <w:i/>
          <w:sz w:val="18"/>
          <w:szCs w:val="18"/>
        </w:rPr>
        <w:t>(место  нахождения  объекта  или  объектов  недвижимости,  расположенных на территории,</w:t>
      </w:r>
    </w:p>
    <w:p w:rsidR="00E3685D" w:rsidRPr="00BD6B65" w:rsidRDefault="00E3685D" w:rsidP="003663F7">
      <w:pPr>
        <w:ind w:left="-180"/>
        <w:jc w:val="center"/>
        <w:rPr>
          <w:i/>
          <w:sz w:val="18"/>
          <w:szCs w:val="18"/>
        </w:rPr>
      </w:pPr>
      <w:r w:rsidRPr="00BD6B65">
        <w:rPr>
          <w:i/>
          <w:sz w:val="18"/>
          <w:szCs w:val="18"/>
        </w:rPr>
        <w:t xml:space="preserve"> в пределах которой предполагается  организовать розничный рынок)</w:t>
      </w:r>
    </w:p>
    <w:p w:rsidR="00E3685D" w:rsidRDefault="00E3685D" w:rsidP="003663F7">
      <w:pPr>
        <w:ind w:left="-180"/>
        <w:jc w:val="both"/>
      </w:pPr>
      <w:r>
        <w:t>На срок с «___» __________ 20__ г. по «___» ____________ 20 г.</w:t>
      </w:r>
    </w:p>
    <w:p w:rsidR="00E3685D" w:rsidRDefault="00E3685D" w:rsidP="003663F7">
      <w:pPr>
        <w:ind w:left="-180"/>
        <w:jc w:val="both"/>
      </w:pPr>
      <w:r>
        <w:t>Тип рынка______________________________________________________________________________</w:t>
      </w:r>
    </w:p>
    <w:p w:rsidR="00E3685D" w:rsidRPr="00BD6B65" w:rsidRDefault="00E3685D" w:rsidP="003663F7">
      <w:pPr>
        <w:ind w:left="-180"/>
        <w:jc w:val="center"/>
        <w:rPr>
          <w:i/>
          <w:sz w:val="18"/>
          <w:szCs w:val="18"/>
        </w:rPr>
      </w:pPr>
      <w:r w:rsidRPr="00BD6B65">
        <w:rPr>
          <w:i/>
          <w:sz w:val="18"/>
          <w:szCs w:val="18"/>
        </w:rPr>
        <w:t>(в соответствии с товарной номенклатурой)</w:t>
      </w:r>
    </w:p>
    <w:p w:rsidR="00E3685D" w:rsidRDefault="00E3685D" w:rsidP="003663F7">
      <w:pPr>
        <w:ind w:left="-180"/>
        <w:jc w:val="both"/>
      </w:pPr>
      <w:r>
        <w:t>Основание для переоформления: ___________________________________________________________</w:t>
      </w:r>
    </w:p>
    <w:p w:rsidR="00E3685D" w:rsidRPr="009221F1" w:rsidRDefault="00E3685D" w:rsidP="000B6022">
      <w:pPr>
        <w:ind w:left="-180"/>
        <w:jc w:val="center"/>
      </w:pPr>
      <w:r>
        <w:rPr>
          <w:i/>
          <w:iCs/>
          <w:sz w:val="28"/>
          <w:szCs w:val="28"/>
          <w:vertAlign w:val="superscript"/>
        </w:rPr>
        <w:t xml:space="preserve">            (указывается в случае переоформления разрешения)</w:t>
      </w:r>
      <w:r>
        <w:tab/>
      </w:r>
    </w:p>
    <w:p w:rsidR="00E3685D" w:rsidRPr="009221F1" w:rsidRDefault="00E3685D" w:rsidP="003663F7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________________________</w:t>
      </w:r>
      <w:r>
        <w:rPr>
          <w:sz w:val="20"/>
          <w:szCs w:val="20"/>
        </w:rPr>
        <w:t>_______________</w:t>
      </w:r>
      <w:r w:rsidRPr="009221F1">
        <w:rPr>
          <w:sz w:val="20"/>
          <w:szCs w:val="20"/>
        </w:rPr>
        <w:t>____  на обработку,</w:t>
      </w:r>
    </w:p>
    <w:p w:rsidR="00E3685D" w:rsidRPr="009221F1" w:rsidRDefault="00E3685D" w:rsidP="003663F7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</w:rPr>
        <w:t>(наименование муниципального образования)</w:t>
      </w:r>
    </w:p>
    <w:p w:rsidR="00E3685D" w:rsidRPr="009221F1" w:rsidRDefault="00E3685D" w:rsidP="003663F7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включая сбор, </w:t>
      </w:r>
      <w:r w:rsidRPr="009221F1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E3685D" w:rsidRPr="009221F1" w:rsidRDefault="00E3685D" w:rsidP="003663F7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_________________</w:t>
      </w:r>
    </w:p>
    <w:p w:rsidR="00E3685D" w:rsidRPr="000B6022" w:rsidRDefault="00E3685D" w:rsidP="000B6022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E3685D" w:rsidRPr="000B6022" w:rsidRDefault="00E3685D" w:rsidP="000B6022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E3685D" w:rsidRPr="009221F1" w:rsidRDefault="00E3685D" w:rsidP="003663F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E3685D" w:rsidRPr="009221F1" w:rsidRDefault="00E3685D" w:rsidP="003663F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Подпись заявителя</w:t>
      </w:r>
      <w:r>
        <w:t>*</w:t>
      </w:r>
      <w:r w:rsidRPr="009221F1">
        <w:rPr>
          <w:i/>
          <w:sz w:val="20"/>
          <w:szCs w:val="20"/>
          <w:lang w:eastAsia="en-US"/>
        </w:rPr>
        <w:t xml:space="preserve">                  </w:t>
      </w:r>
      <w:r>
        <w:rPr>
          <w:i/>
          <w:sz w:val="20"/>
          <w:szCs w:val="20"/>
          <w:lang w:eastAsia="en-US"/>
        </w:rPr>
        <w:t xml:space="preserve">                </w:t>
      </w:r>
      <w:r w:rsidRPr="009221F1">
        <w:rPr>
          <w:i/>
          <w:sz w:val="20"/>
          <w:szCs w:val="20"/>
          <w:lang w:eastAsia="en-US"/>
        </w:rPr>
        <w:t xml:space="preserve"> расшифровка подписи</w:t>
      </w:r>
    </w:p>
    <w:p w:rsidR="00E3685D" w:rsidRPr="009221F1" w:rsidRDefault="00E3685D" w:rsidP="003663F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E3685D" w:rsidRPr="009221F1" w:rsidRDefault="00E3685D" w:rsidP="003663F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E3685D" w:rsidRPr="009221F1" w:rsidRDefault="00E3685D" w:rsidP="003663F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</w:t>
      </w:r>
      <w:r>
        <w:rPr>
          <w:i/>
          <w:sz w:val="20"/>
          <w:szCs w:val="20"/>
          <w:lang w:eastAsia="en-US"/>
        </w:rPr>
        <w:t xml:space="preserve">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E3685D" w:rsidRDefault="00E3685D" w:rsidP="003663F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E3685D" w:rsidRDefault="00E3685D" w:rsidP="003663F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>_____________________</w:t>
      </w:r>
    </w:p>
    <w:p w:rsidR="00E3685D" w:rsidRDefault="00E3685D" w:rsidP="003663F7">
      <w:pPr>
        <w:ind w:left="-180"/>
        <w:jc w:val="both"/>
        <w:rPr>
          <w:sz w:val="20"/>
          <w:szCs w:val="20"/>
        </w:rPr>
      </w:pPr>
      <w:r>
        <w:t xml:space="preserve">* </w:t>
      </w:r>
      <w:r w:rsidRPr="00610602">
        <w:rPr>
          <w:sz w:val="20"/>
          <w:szCs w:val="20"/>
        </w:rPr>
        <w:t>заявление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</w:t>
      </w:r>
      <w:r>
        <w:rPr>
          <w:sz w:val="20"/>
          <w:szCs w:val="20"/>
        </w:rPr>
        <w:t>.</w:t>
      </w:r>
    </w:p>
    <w:p w:rsidR="00E3685D" w:rsidRDefault="00E3685D" w:rsidP="00EB2ACC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>
        <w:rPr>
          <w:sz w:val="20"/>
          <w:szCs w:val="20"/>
        </w:rPr>
        <w:br w:type="page"/>
      </w:r>
      <w:r>
        <w:rPr>
          <w:lang w:eastAsia="en-US"/>
        </w:rPr>
        <w:t>Приложение № 2</w:t>
      </w:r>
    </w:p>
    <w:p w:rsidR="00E3685D" w:rsidRPr="009429F3" w:rsidRDefault="00E3685D" w:rsidP="00CD7013">
      <w:pPr>
        <w:ind w:left="4536"/>
        <w:rPr>
          <w:sz w:val="20"/>
          <w:szCs w:val="20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_____________</w:t>
      </w:r>
      <w:r>
        <w:rPr>
          <w:sz w:val="20"/>
          <w:szCs w:val="20"/>
        </w:rPr>
        <w:t>________________________</w:t>
      </w:r>
    </w:p>
    <w:p w:rsidR="00E3685D" w:rsidRPr="003B1B59" w:rsidRDefault="00E3685D" w:rsidP="00CD7013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E3685D" w:rsidRPr="009429F3" w:rsidRDefault="00E3685D" w:rsidP="00CD7013">
      <w:pPr>
        <w:spacing w:before="120"/>
        <w:ind w:left="4536"/>
        <w:rPr>
          <w:sz w:val="20"/>
          <w:szCs w:val="20"/>
        </w:rPr>
      </w:pPr>
      <w:r w:rsidRPr="009429F3">
        <w:t>От</w:t>
      </w:r>
      <w:r w:rsidRPr="009429F3">
        <w:rPr>
          <w:sz w:val="20"/>
          <w:szCs w:val="20"/>
        </w:rPr>
        <w:t xml:space="preserve"> _______</w:t>
      </w:r>
      <w:r>
        <w:rPr>
          <w:sz w:val="20"/>
          <w:szCs w:val="20"/>
        </w:rPr>
        <w:t>___________________________</w:t>
      </w:r>
      <w:r w:rsidRPr="009429F3">
        <w:rPr>
          <w:sz w:val="20"/>
          <w:szCs w:val="20"/>
        </w:rPr>
        <w:t>____________________</w:t>
      </w:r>
    </w:p>
    <w:p w:rsidR="00E3685D" w:rsidRPr="00C076B0" w:rsidRDefault="00E3685D" w:rsidP="00CD7013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pacing w:val="-14"/>
          <w:sz w:val="18"/>
          <w:szCs w:val="18"/>
        </w:rPr>
        <w:t>(ФИО заявителя – физического лица, наименование заявителя - юридического лица)</w:t>
      </w:r>
    </w:p>
    <w:p w:rsidR="00E3685D" w:rsidRDefault="00E3685D" w:rsidP="00CD7013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E3685D" w:rsidRPr="009429F3" w:rsidRDefault="00E3685D" w:rsidP="00CD7013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</w:t>
      </w:r>
    </w:p>
    <w:p w:rsidR="00E3685D" w:rsidRPr="00C076B0" w:rsidRDefault="00E3685D" w:rsidP="00CD7013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>(серия, номер документа, удостоверяющего личность заявителя, дата выдачи, орган, выдавший документ, адрес места проживания)</w:t>
      </w:r>
    </w:p>
    <w:p w:rsidR="00E3685D" w:rsidRDefault="00E3685D" w:rsidP="00CD7013">
      <w:pPr>
        <w:ind w:left="4536"/>
        <w:jc w:val="both"/>
        <w:rPr>
          <w:i/>
          <w:sz w:val="20"/>
          <w:szCs w:val="20"/>
        </w:rPr>
      </w:pPr>
      <w:r w:rsidRPr="009429F3">
        <w:rPr>
          <w:i/>
          <w:sz w:val="20"/>
          <w:szCs w:val="20"/>
        </w:rPr>
        <w:t>_______________________________</w:t>
      </w:r>
      <w:r>
        <w:rPr>
          <w:i/>
          <w:sz w:val="20"/>
          <w:szCs w:val="20"/>
        </w:rPr>
        <w:t>___________________________</w:t>
      </w:r>
    </w:p>
    <w:p w:rsidR="00E3685D" w:rsidRDefault="00E3685D" w:rsidP="00CD7013">
      <w:pPr>
        <w:ind w:left="4536"/>
        <w:jc w:val="center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 xml:space="preserve"> (</w:t>
      </w:r>
      <w:r w:rsidRPr="00C076B0">
        <w:rPr>
          <w:i/>
          <w:spacing w:val="-14"/>
          <w:sz w:val="18"/>
          <w:szCs w:val="18"/>
        </w:rPr>
        <w:t>юридич</w:t>
      </w:r>
      <w:r>
        <w:rPr>
          <w:i/>
          <w:spacing w:val="-14"/>
          <w:sz w:val="18"/>
          <w:szCs w:val="18"/>
        </w:rPr>
        <w:t>еский адрес</w:t>
      </w:r>
      <w:r w:rsidRPr="00C076B0">
        <w:rPr>
          <w:i/>
          <w:sz w:val="18"/>
          <w:szCs w:val="18"/>
        </w:rPr>
        <w:t>)</w:t>
      </w:r>
    </w:p>
    <w:p w:rsidR="00E3685D" w:rsidRDefault="00E3685D" w:rsidP="00CD7013">
      <w:pPr>
        <w:ind w:left="4536"/>
        <w:jc w:val="right"/>
        <w:rPr>
          <w:i/>
          <w:sz w:val="20"/>
          <w:szCs w:val="20"/>
        </w:rPr>
      </w:pPr>
      <w:r>
        <w:rPr>
          <w:sz w:val="20"/>
          <w:szCs w:val="20"/>
        </w:rPr>
        <w:t>ИН</w:t>
      </w:r>
      <w:r w:rsidRPr="00E92EDA">
        <w:rPr>
          <w:sz w:val="20"/>
          <w:szCs w:val="20"/>
        </w:rPr>
        <w:t>Н</w:t>
      </w:r>
      <w:r>
        <w:rPr>
          <w:sz w:val="20"/>
          <w:szCs w:val="20"/>
        </w:rPr>
        <w:t>:</w:t>
      </w:r>
      <w:r>
        <w:rPr>
          <w:i/>
          <w:sz w:val="20"/>
          <w:szCs w:val="20"/>
        </w:rPr>
        <w:t>____________________________________________________</w:t>
      </w:r>
    </w:p>
    <w:p w:rsidR="00E3685D" w:rsidRDefault="00E3685D" w:rsidP="00CD7013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E3685D" w:rsidRDefault="00E3685D" w:rsidP="00CD7013">
      <w:pPr>
        <w:ind w:left="4536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</w:t>
      </w:r>
    </w:p>
    <w:p w:rsidR="00E3685D" w:rsidRDefault="00E3685D" w:rsidP="00CD7013">
      <w:pPr>
        <w:widowControl/>
        <w:ind w:firstLine="540"/>
        <w:jc w:val="right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>(серия, номер документа</w:t>
      </w:r>
      <w:r>
        <w:rPr>
          <w:i/>
          <w:sz w:val="18"/>
          <w:szCs w:val="18"/>
        </w:rPr>
        <w:t xml:space="preserve"> о постановке юридического лица на учет </w:t>
      </w:r>
    </w:p>
    <w:p w:rsidR="00E3685D" w:rsidRPr="00C076B0" w:rsidRDefault="00E3685D" w:rsidP="00CD7013">
      <w:pPr>
        <w:widowControl/>
        <w:ind w:firstLine="540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в налоговом органе,</w:t>
      </w:r>
      <w:r w:rsidRPr="00C076B0">
        <w:rPr>
          <w:i/>
          <w:sz w:val="18"/>
          <w:szCs w:val="18"/>
        </w:rPr>
        <w:t xml:space="preserve"> дата выдачи, орган, выдавший документ</w:t>
      </w:r>
      <w:r>
        <w:rPr>
          <w:i/>
          <w:sz w:val="18"/>
          <w:szCs w:val="18"/>
        </w:rPr>
        <w:t>)</w:t>
      </w:r>
    </w:p>
    <w:p w:rsidR="00E3685D" w:rsidRDefault="00E3685D" w:rsidP="00CD7013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ОГРН: ___________________________________________________</w:t>
      </w:r>
    </w:p>
    <w:p w:rsidR="00E3685D" w:rsidRDefault="00E3685D" w:rsidP="00CD7013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E3685D" w:rsidRDefault="00E3685D" w:rsidP="00CD7013">
      <w:pPr>
        <w:ind w:left="4536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</w:t>
      </w:r>
    </w:p>
    <w:p w:rsidR="00E3685D" w:rsidRDefault="00E3685D" w:rsidP="00CD7013">
      <w:pPr>
        <w:widowControl/>
        <w:ind w:firstLine="540"/>
        <w:jc w:val="right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 xml:space="preserve">(серия, номер документа, </w:t>
      </w:r>
      <w:r>
        <w:rPr>
          <w:i/>
          <w:sz w:val="18"/>
          <w:szCs w:val="18"/>
        </w:rPr>
        <w:t>подтве</w:t>
      </w:r>
      <w:r w:rsidRPr="00DD7907">
        <w:rPr>
          <w:i/>
          <w:sz w:val="18"/>
          <w:szCs w:val="18"/>
        </w:rPr>
        <w:t xml:space="preserve">рждающего факт внесения сведений </w:t>
      </w:r>
    </w:p>
    <w:p w:rsidR="00E3685D" w:rsidRPr="00C076B0" w:rsidRDefault="00E3685D" w:rsidP="00CD7013">
      <w:pPr>
        <w:ind w:left="4536"/>
        <w:jc w:val="center"/>
        <w:rPr>
          <w:i/>
          <w:sz w:val="18"/>
          <w:szCs w:val="18"/>
        </w:rPr>
      </w:pPr>
      <w:r w:rsidRPr="00DD7907">
        <w:rPr>
          <w:i/>
          <w:sz w:val="18"/>
          <w:szCs w:val="18"/>
        </w:rPr>
        <w:t>о юридическом лице в</w:t>
      </w:r>
      <w:r>
        <w:rPr>
          <w:i/>
          <w:sz w:val="18"/>
          <w:szCs w:val="18"/>
        </w:rPr>
        <w:t xml:space="preserve"> ЕГРЮЛ</w:t>
      </w:r>
      <w:r w:rsidRPr="00C076B0">
        <w:rPr>
          <w:i/>
          <w:sz w:val="18"/>
          <w:szCs w:val="18"/>
        </w:rPr>
        <w:t>, дата выдачи, орган, выдавший документ</w:t>
      </w:r>
      <w:r>
        <w:rPr>
          <w:i/>
          <w:sz w:val="18"/>
          <w:szCs w:val="18"/>
        </w:rPr>
        <w:t>)</w:t>
      </w:r>
    </w:p>
    <w:p w:rsidR="00E3685D" w:rsidRPr="009429F3" w:rsidRDefault="00E3685D" w:rsidP="00CD7013">
      <w:pPr>
        <w:ind w:left="4536"/>
        <w:jc w:val="both"/>
        <w:rPr>
          <w:sz w:val="20"/>
          <w:szCs w:val="20"/>
        </w:rPr>
      </w:pPr>
      <w:r w:rsidRPr="00CD0E9B">
        <w:t>тел./факс</w:t>
      </w:r>
      <w:r w:rsidRPr="00BD6B65">
        <w:rPr>
          <w:i/>
        </w:rPr>
        <w:t>:</w:t>
      </w:r>
      <w:r w:rsidRPr="009429F3">
        <w:rPr>
          <w:sz w:val="20"/>
          <w:szCs w:val="20"/>
        </w:rPr>
        <w:t>___________________</w:t>
      </w:r>
      <w:r>
        <w:rPr>
          <w:sz w:val="20"/>
          <w:szCs w:val="20"/>
        </w:rPr>
        <w:t>___________________________</w:t>
      </w:r>
    </w:p>
    <w:p w:rsidR="00E3685D" w:rsidRDefault="00E3685D" w:rsidP="008F4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85D" w:rsidRPr="009221F1" w:rsidRDefault="00E3685D" w:rsidP="008F4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E3685D" w:rsidRDefault="00E3685D" w:rsidP="008F4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 о выдаче </w:t>
      </w:r>
      <w:r>
        <w:rPr>
          <w:rFonts w:ascii="Times New Roman" w:hAnsi="Times New Roman" w:cs="Times New Roman"/>
          <w:b/>
          <w:sz w:val="24"/>
          <w:szCs w:val="24"/>
        </w:rPr>
        <w:t>дубликата (копии) разрешения</w:t>
      </w:r>
    </w:p>
    <w:p w:rsidR="00E3685D" w:rsidRPr="009221F1" w:rsidRDefault="00E3685D" w:rsidP="008F4A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право организации розничного рынка</w:t>
      </w:r>
    </w:p>
    <w:p w:rsidR="00E3685D" w:rsidRDefault="00E3685D" w:rsidP="009221F1">
      <w:pPr>
        <w:tabs>
          <w:tab w:val="left" w:pos="3555"/>
        </w:tabs>
        <w:ind w:right="251"/>
        <w:rPr>
          <w:sz w:val="20"/>
          <w:szCs w:val="20"/>
        </w:rPr>
      </w:pPr>
    </w:p>
    <w:p w:rsidR="00E3685D" w:rsidRDefault="00E3685D" w:rsidP="008F4A30">
      <w:pPr>
        <w:ind w:left="-180" w:firstLine="889"/>
      </w:pPr>
      <w:r>
        <w:t>Прошу выдать дубликат (копию) разрешения на организацию розничного рынка №________,</w:t>
      </w:r>
    </w:p>
    <w:p w:rsidR="00E3685D" w:rsidRPr="008F4A30" w:rsidRDefault="00E3685D" w:rsidP="008F4A30">
      <w:pPr>
        <w:ind w:left="-180" w:firstLine="889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(</w:t>
      </w:r>
      <w:r w:rsidRPr="008F4A30">
        <w:rPr>
          <w:i/>
          <w:sz w:val="18"/>
          <w:szCs w:val="18"/>
        </w:rPr>
        <w:t>нужное подчеркнуть</w:t>
      </w:r>
      <w:r>
        <w:rPr>
          <w:i/>
          <w:sz w:val="18"/>
          <w:szCs w:val="18"/>
        </w:rPr>
        <w:t>)</w:t>
      </w:r>
    </w:p>
    <w:p w:rsidR="00E3685D" w:rsidRDefault="00E3685D" w:rsidP="008F4A30">
      <w:pPr>
        <w:ind w:left="-180" w:firstLine="180"/>
        <w:jc w:val="both"/>
        <w:rPr>
          <w:i/>
          <w:iCs/>
          <w:sz w:val="28"/>
          <w:szCs w:val="28"/>
          <w:vertAlign w:val="superscript"/>
        </w:rPr>
      </w:pPr>
      <w:r>
        <w:t>выданного «____» __________ 20__ г. в связи с _____________________________________________</w:t>
      </w:r>
    </w:p>
    <w:p w:rsidR="00E3685D" w:rsidRDefault="00E3685D" w:rsidP="008F4A30">
      <w:pPr>
        <w:ind w:left="-180"/>
        <w:jc w:val="both"/>
      </w:pPr>
      <w:r>
        <w:t>_______________________________________________________________________________________</w:t>
      </w:r>
    </w:p>
    <w:p w:rsidR="00E3685D" w:rsidRPr="009221F1" w:rsidRDefault="00E3685D" w:rsidP="00935782">
      <w:pPr>
        <w:ind w:left="-180"/>
        <w:jc w:val="center"/>
      </w:pPr>
      <w:r>
        <w:rPr>
          <w:i/>
          <w:iCs/>
          <w:sz w:val="28"/>
          <w:szCs w:val="28"/>
          <w:vertAlign w:val="superscript"/>
        </w:rPr>
        <w:t xml:space="preserve">                                                         (указать причину выдачи дубликата (копии))</w:t>
      </w:r>
      <w:r>
        <w:tab/>
      </w:r>
    </w:p>
    <w:p w:rsidR="00E3685D" w:rsidRPr="009221F1" w:rsidRDefault="00E3685D" w:rsidP="008F4A30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________________________</w:t>
      </w:r>
      <w:r>
        <w:rPr>
          <w:sz w:val="20"/>
          <w:szCs w:val="20"/>
        </w:rPr>
        <w:t>_______________</w:t>
      </w:r>
      <w:r w:rsidRPr="009221F1">
        <w:rPr>
          <w:sz w:val="20"/>
          <w:szCs w:val="20"/>
        </w:rPr>
        <w:t>____  на обработку,</w:t>
      </w:r>
    </w:p>
    <w:p w:rsidR="00E3685D" w:rsidRPr="009221F1" w:rsidRDefault="00E3685D" w:rsidP="008F4A30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</w:rPr>
        <w:t xml:space="preserve"> (наименование муниципального образования) </w:t>
      </w:r>
    </w:p>
    <w:p w:rsidR="00E3685D" w:rsidRPr="009221F1" w:rsidRDefault="00E3685D" w:rsidP="008F4A30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включая сбор, </w:t>
      </w:r>
      <w:r w:rsidRPr="009221F1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E3685D" w:rsidRPr="009221F1" w:rsidRDefault="00E3685D" w:rsidP="008F4A30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_________________</w:t>
      </w:r>
    </w:p>
    <w:p w:rsidR="00E3685D" w:rsidRPr="009221F1" w:rsidRDefault="00E3685D" w:rsidP="008F4A30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E3685D" w:rsidRDefault="00E3685D" w:rsidP="008F4A3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</w:p>
    <w:p w:rsidR="00E3685D" w:rsidRPr="009221F1" w:rsidRDefault="00E3685D" w:rsidP="008F4A3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E3685D" w:rsidRPr="009221F1" w:rsidRDefault="00E3685D" w:rsidP="008F4A30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E3685D" w:rsidRPr="009221F1" w:rsidRDefault="00E3685D" w:rsidP="008F4A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E3685D" w:rsidRPr="009221F1" w:rsidRDefault="00E3685D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  </w:t>
      </w:r>
      <w:r w:rsidRPr="009221F1">
        <w:rPr>
          <w:i/>
          <w:sz w:val="20"/>
          <w:szCs w:val="20"/>
          <w:lang w:eastAsia="en-US"/>
        </w:rPr>
        <w:t>Подпись заявителя</w:t>
      </w:r>
      <w:r>
        <w:t>*</w:t>
      </w:r>
      <w:r w:rsidRPr="009221F1">
        <w:rPr>
          <w:i/>
          <w:sz w:val="20"/>
          <w:szCs w:val="20"/>
          <w:lang w:eastAsia="en-US"/>
        </w:rPr>
        <w:t xml:space="preserve">                 </w:t>
      </w:r>
      <w:r>
        <w:rPr>
          <w:i/>
          <w:sz w:val="20"/>
          <w:szCs w:val="20"/>
          <w:lang w:eastAsia="en-US"/>
        </w:rPr>
        <w:t xml:space="preserve">              </w:t>
      </w:r>
      <w:r w:rsidRPr="009221F1">
        <w:rPr>
          <w:i/>
          <w:sz w:val="20"/>
          <w:szCs w:val="20"/>
          <w:lang w:eastAsia="en-US"/>
        </w:rPr>
        <w:t xml:space="preserve">  расшифровка подписи</w:t>
      </w:r>
    </w:p>
    <w:p w:rsidR="00E3685D" w:rsidRPr="009221F1" w:rsidRDefault="00E3685D" w:rsidP="008F4A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E3685D" w:rsidRPr="009221F1" w:rsidRDefault="00E3685D" w:rsidP="008F4A3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E3685D" w:rsidRPr="009221F1" w:rsidRDefault="00E3685D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E3685D" w:rsidRDefault="00E3685D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принявшего заявление            </w:t>
      </w:r>
    </w:p>
    <w:p w:rsidR="00E3685D" w:rsidRDefault="00E3685D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E3685D" w:rsidRDefault="00E3685D" w:rsidP="008F4A3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>______________________</w:t>
      </w:r>
    </w:p>
    <w:p w:rsidR="00E3685D" w:rsidRPr="00935782" w:rsidRDefault="00E3685D" w:rsidP="00E3443E">
      <w:pPr>
        <w:numPr>
          <w:ilvl w:val="0"/>
          <w:numId w:val="19"/>
        </w:numPr>
        <w:jc w:val="both"/>
        <w:rPr>
          <w:sz w:val="20"/>
          <w:szCs w:val="20"/>
        </w:rPr>
      </w:pPr>
      <w:r w:rsidRPr="00610602">
        <w:rPr>
          <w:sz w:val="20"/>
          <w:szCs w:val="20"/>
        </w:rPr>
        <w:t>заявление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</w:t>
      </w:r>
    </w:p>
    <w:p w:rsidR="00E3685D" w:rsidRDefault="00E3685D" w:rsidP="00E3443E">
      <w:pPr>
        <w:jc w:val="both"/>
        <w:rPr>
          <w:sz w:val="20"/>
          <w:szCs w:val="20"/>
        </w:rPr>
      </w:pPr>
    </w:p>
    <w:p w:rsidR="00E3685D" w:rsidRDefault="00E3685D" w:rsidP="00E3443E">
      <w:pPr>
        <w:jc w:val="both"/>
        <w:rPr>
          <w:sz w:val="20"/>
          <w:szCs w:val="20"/>
        </w:rPr>
      </w:pPr>
    </w:p>
    <w:p w:rsidR="00E3685D" w:rsidRDefault="00E3685D" w:rsidP="00E3443E">
      <w:pPr>
        <w:jc w:val="both"/>
        <w:rPr>
          <w:sz w:val="20"/>
          <w:szCs w:val="20"/>
        </w:rPr>
      </w:pPr>
    </w:p>
    <w:p w:rsidR="00E3685D" w:rsidRDefault="00E3685D" w:rsidP="00E3443E">
      <w:pPr>
        <w:jc w:val="both"/>
        <w:rPr>
          <w:sz w:val="20"/>
          <w:szCs w:val="20"/>
        </w:rPr>
      </w:pPr>
    </w:p>
    <w:p w:rsidR="00E3685D" w:rsidRDefault="00E3685D" w:rsidP="00E3443E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>
        <w:rPr>
          <w:lang w:eastAsia="en-US"/>
        </w:rPr>
        <w:t>Приложение № 1а</w:t>
      </w:r>
    </w:p>
    <w:p w:rsidR="00E3685D" w:rsidRPr="00935782" w:rsidRDefault="00E3685D" w:rsidP="003663F7">
      <w:pPr>
        <w:ind w:left="4536"/>
        <w:rPr>
          <w:u w:val="single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</w:t>
      </w:r>
      <w:r w:rsidRPr="00935782">
        <w:rPr>
          <w:u w:val="single"/>
        </w:rPr>
        <w:t>Лоухского муниципального района</w:t>
      </w:r>
    </w:p>
    <w:p w:rsidR="00E3685D" w:rsidRPr="003B1B59" w:rsidRDefault="00E3685D" w:rsidP="003663F7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E3685D" w:rsidRPr="009429F3" w:rsidRDefault="00E3685D" w:rsidP="003663F7">
      <w:pPr>
        <w:spacing w:before="120"/>
        <w:ind w:left="4536"/>
        <w:rPr>
          <w:sz w:val="20"/>
          <w:szCs w:val="20"/>
        </w:rPr>
      </w:pPr>
      <w:r w:rsidRPr="009429F3">
        <w:t>От</w:t>
      </w:r>
      <w:r w:rsidRPr="009429F3">
        <w:rPr>
          <w:sz w:val="20"/>
          <w:szCs w:val="20"/>
        </w:rPr>
        <w:t xml:space="preserve"> __</w:t>
      </w:r>
      <w:r w:rsidRPr="00B01171">
        <w:rPr>
          <w:color w:val="FF0000"/>
          <w:u w:val="single"/>
        </w:rPr>
        <w:t xml:space="preserve"> </w:t>
      </w:r>
      <w:r w:rsidRPr="00B01171">
        <w:rPr>
          <w:u w:val="single"/>
        </w:rPr>
        <w:t>Иванова Ивана Ивановича</w:t>
      </w:r>
      <w:r>
        <w:rPr>
          <w:sz w:val="20"/>
          <w:szCs w:val="20"/>
        </w:rPr>
        <w:t>____</w:t>
      </w:r>
      <w:r w:rsidRPr="009429F3">
        <w:rPr>
          <w:sz w:val="20"/>
          <w:szCs w:val="20"/>
        </w:rPr>
        <w:t>____________________</w:t>
      </w:r>
    </w:p>
    <w:p w:rsidR="00E3685D" w:rsidRPr="00C076B0" w:rsidRDefault="00E3685D" w:rsidP="003663F7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pacing w:val="-14"/>
          <w:sz w:val="18"/>
          <w:szCs w:val="18"/>
        </w:rPr>
        <w:t>(ФИО заявителя – физического лица, наименование заявителя - юридического лица)</w:t>
      </w:r>
    </w:p>
    <w:p w:rsidR="00E3685D" w:rsidRPr="00B01171" w:rsidRDefault="00E3685D" w:rsidP="003663F7">
      <w:pPr>
        <w:ind w:left="4536"/>
        <w:jc w:val="both"/>
        <w:rPr>
          <w:i/>
          <w:sz w:val="20"/>
          <w:szCs w:val="20"/>
          <w:u w:val="single"/>
        </w:rPr>
      </w:pPr>
      <w:r w:rsidRPr="00B01171">
        <w:rPr>
          <w:i/>
          <w:color w:val="FF0000"/>
          <w:sz w:val="20"/>
          <w:szCs w:val="20"/>
          <w:u w:val="single"/>
        </w:rPr>
        <w:t xml:space="preserve"> </w:t>
      </w:r>
      <w:r w:rsidRPr="00B01171">
        <w:rPr>
          <w:i/>
          <w:sz w:val="20"/>
          <w:szCs w:val="20"/>
          <w:u w:val="single"/>
        </w:rPr>
        <w:t>Паспорт гражданина РФ 01010 111111 , 01.01.2010, ТП УФМС России по Республике Карелия в Лоухском районе, Республика Карелия, Лоухский район, пгт.Лоухи, ул.Советская д.1, к</w:t>
      </w:r>
      <w:r>
        <w:rPr>
          <w:i/>
          <w:sz w:val="20"/>
          <w:szCs w:val="20"/>
          <w:u w:val="single"/>
        </w:rPr>
        <w:t>в</w:t>
      </w:r>
      <w:r w:rsidRPr="00B01171">
        <w:rPr>
          <w:i/>
          <w:sz w:val="20"/>
          <w:szCs w:val="20"/>
          <w:u w:val="single"/>
        </w:rPr>
        <w:t>.1</w:t>
      </w:r>
    </w:p>
    <w:p w:rsidR="00E3685D" w:rsidRPr="00C076B0" w:rsidRDefault="00E3685D" w:rsidP="003663F7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 xml:space="preserve"> (серия, номер документа, удостоверяющего личность заявителя, дата выдачи, орган, выдавший документ, адрес места проживания)</w:t>
      </w:r>
    </w:p>
    <w:p w:rsidR="00E3685D" w:rsidRDefault="00E3685D" w:rsidP="003663F7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</w:t>
      </w:r>
      <w:r w:rsidRPr="009429F3">
        <w:rPr>
          <w:i/>
          <w:sz w:val="20"/>
          <w:szCs w:val="20"/>
        </w:rPr>
        <w:t>________________________</w:t>
      </w:r>
      <w:r>
        <w:rPr>
          <w:i/>
          <w:sz w:val="20"/>
          <w:szCs w:val="20"/>
        </w:rPr>
        <w:t>___________________________</w:t>
      </w:r>
    </w:p>
    <w:p w:rsidR="00E3685D" w:rsidRDefault="00E3685D" w:rsidP="003663F7">
      <w:pPr>
        <w:ind w:left="4536"/>
        <w:jc w:val="center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 xml:space="preserve"> (</w:t>
      </w:r>
      <w:r w:rsidRPr="00C076B0">
        <w:rPr>
          <w:i/>
          <w:spacing w:val="-14"/>
          <w:sz w:val="18"/>
          <w:szCs w:val="18"/>
        </w:rPr>
        <w:t>юридич</w:t>
      </w:r>
      <w:r>
        <w:rPr>
          <w:i/>
          <w:spacing w:val="-14"/>
          <w:sz w:val="18"/>
          <w:szCs w:val="18"/>
        </w:rPr>
        <w:t>еский адрес</w:t>
      </w:r>
      <w:r w:rsidRPr="00C076B0">
        <w:rPr>
          <w:i/>
          <w:sz w:val="18"/>
          <w:szCs w:val="18"/>
        </w:rPr>
        <w:t>)</w:t>
      </w:r>
    </w:p>
    <w:p w:rsidR="00E3685D" w:rsidRPr="00935782" w:rsidRDefault="00E3685D" w:rsidP="003663F7">
      <w:pPr>
        <w:ind w:left="4536"/>
        <w:jc w:val="right"/>
        <w:rPr>
          <w:i/>
          <w:sz w:val="20"/>
          <w:szCs w:val="20"/>
        </w:rPr>
      </w:pPr>
      <w:r>
        <w:rPr>
          <w:sz w:val="20"/>
          <w:szCs w:val="20"/>
        </w:rPr>
        <w:t>ИН</w:t>
      </w:r>
      <w:r w:rsidRPr="00E92EDA">
        <w:rPr>
          <w:sz w:val="20"/>
          <w:szCs w:val="20"/>
        </w:rPr>
        <w:t>Н</w:t>
      </w:r>
      <w:r>
        <w:rPr>
          <w:sz w:val="20"/>
          <w:szCs w:val="20"/>
        </w:rPr>
        <w:t>:</w:t>
      </w:r>
      <w:r>
        <w:rPr>
          <w:i/>
          <w:sz w:val="20"/>
          <w:szCs w:val="20"/>
        </w:rPr>
        <w:t xml:space="preserve"> </w:t>
      </w:r>
      <w:r w:rsidRPr="000B6022">
        <w:rPr>
          <w:i/>
          <w:sz w:val="20"/>
          <w:szCs w:val="20"/>
          <w:u w:val="single"/>
        </w:rPr>
        <w:t>1018000000000, 10 №100000000</w:t>
      </w:r>
      <w:r w:rsidRPr="000B6022">
        <w:rPr>
          <w:sz w:val="20"/>
          <w:szCs w:val="20"/>
          <w:u w:val="single"/>
        </w:rPr>
        <w:t>, Инспекция</w:t>
      </w:r>
      <w:r>
        <w:rPr>
          <w:sz w:val="20"/>
          <w:szCs w:val="20"/>
          <w:u w:val="single"/>
        </w:rPr>
        <w:t xml:space="preserve"> ФНС по г.Петрозаводск</w:t>
      </w:r>
      <w:r>
        <w:rPr>
          <w:sz w:val="20"/>
          <w:szCs w:val="20"/>
        </w:rPr>
        <w:t>_____________________________________________</w:t>
      </w:r>
    </w:p>
    <w:p w:rsidR="00E3685D" w:rsidRDefault="00E3685D" w:rsidP="003663F7">
      <w:pPr>
        <w:widowControl/>
        <w:ind w:firstLine="540"/>
        <w:jc w:val="right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 xml:space="preserve"> (серия, номер документа</w:t>
      </w:r>
      <w:r>
        <w:rPr>
          <w:i/>
          <w:sz w:val="18"/>
          <w:szCs w:val="18"/>
        </w:rPr>
        <w:t xml:space="preserve"> о постановке юридического лица на учет </w:t>
      </w:r>
    </w:p>
    <w:p w:rsidR="00E3685D" w:rsidRPr="00C076B0" w:rsidRDefault="00E3685D" w:rsidP="003663F7">
      <w:pPr>
        <w:widowControl/>
        <w:ind w:firstLine="540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в налоговом органе,</w:t>
      </w:r>
      <w:r w:rsidRPr="00C076B0">
        <w:rPr>
          <w:i/>
          <w:sz w:val="18"/>
          <w:szCs w:val="18"/>
        </w:rPr>
        <w:t xml:space="preserve"> дата выдачи, орган, выдавший документ</w:t>
      </w:r>
      <w:r>
        <w:rPr>
          <w:i/>
          <w:sz w:val="18"/>
          <w:szCs w:val="18"/>
        </w:rPr>
        <w:t>)</w:t>
      </w:r>
    </w:p>
    <w:p w:rsidR="00E3685D" w:rsidRPr="00935782" w:rsidRDefault="00E3685D" w:rsidP="000B6022">
      <w:pPr>
        <w:ind w:left="4536"/>
        <w:jc w:val="right"/>
        <w:rPr>
          <w:i/>
          <w:sz w:val="20"/>
          <w:szCs w:val="20"/>
        </w:rPr>
      </w:pPr>
      <w:r>
        <w:rPr>
          <w:sz w:val="20"/>
          <w:szCs w:val="20"/>
        </w:rPr>
        <w:t xml:space="preserve">ОГРН: </w:t>
      </w:r>
      <w:r>
        <w:rPr>
          <w:sz w:val="20"/>
          <w:szCs w:val="20"/>
          <w:u w:val="single"/>
        </w:rPr>
        <w:t>30510010010010,</w:t>
      </w:r>
      <w:r w:rsidRPr="000B6022">
        <w:rPr>
          <w:i/>
          <w:sz w:val="20"/>
          <w:szCs w:val="20"/>
          <w:u w:val="single"/>
        </w:rPr>
        <w:t xml:space="preserve"> 10 №100000000</w:t>
      </w:r>
      <w:r w:rsidRPr="000B6022">
        <w:rPr>
          <w:sz w:val="20"/>
          <w:szCs w:val="20"/>
          <w:u w:val="single"/>
        </w:rPr>
        <w:t>, Инспекция</w:t>
      </w:r>
      <w:r>
        <w:rPr>
          <w:sz w:val="20"/>
          <w:szCs w:val="20"/>
          <w:u w:val="single"/>
        </w:rPr>
        <w:t xml:space="preserve"> ФНС по г.Петрозаводск</w:t>
      </w:r>
      <w:r>
        <w:rPr>
          <w:sz w:val="20"/>
          <w:szCs w:val="20"/>
        </w:rPr>
        <w:t>_____________________________________________</w:t>
      </w:r>
    </w:p>
    <w:p w:rsidR="00E3685D" w:rsidRDefault="00E3685D" w:rsidP="003663F7">
      <w:pPr>
        <w:widowControl/>
        <w:ind w:firstLine="540"/>
        <w:jc w:val="right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 xml:space="preserve"> (серия, номер документа, </w:t>
      </w:r>
      <w:r>
        <w:rPr>
          <w:i/>
          <w:sz w:val="18"/>
          <w:szCs w:val="18"/>
        </w:rPr>
        <w:t>подтве</w:t>
      </w:r>
      <w:r w:rsidRPr="00DD7907">
        <w:rPr>
          <w:i/>
          <w:sz w:val="18"/>
          <w:szCs w:val="18"/>
        </w:rPr>
        <w:t xml:space="preserve">рждающего факт внесения сведений </w:t>
      </w:r>
    </w:p>
    <w:p w:rsidR="00E3685D" w:rsidRPr="00935782" w:rsidRDefault="00E3685D" w:rsidP="00935782">
      <w:pPr>
        <w:ind w:left="4536"/>
        <w:jc w:val="center"/>
        <w:rPr>
          <w:i/>
          <w:sz w:val="18"/>
          <w:szCs w:val="18"/>
        </w:rPr>
      </w:pPr>
      <w:r w:rsidRPr="00DD7907">
        <w:rPr>
          <w:i/>
          <w:sz w:val="18"/>
          <w:szCs w:val="18"/>
        </w:rPr>
        <w:t>о юридическом лице в</w:t>
      </w:r>
      <w:r>
        <w:rPr>
          <w:i/>
          <w:sz w:val="18"/>
          <w:szCs w:val="18"/>
        </w:rPr>
        <w:t xml:space="preserve"> ЕГРЮЛ</w:t>
      </w:r>
      <w:r w:rsidRPr="00C076B0">
        <w:rPr>
          <w:i/>
          <w:sz w:val="18"/>
          <w:szCs w:val="18"/>
        </w:rPr>
        <w:t>, дата выдачи, орган, выдавший документ</w:t>
      </w:r>
      <w:r>
        <w:rPr>
          <w:i/>
          <w:sz w:val="18"/>
          <w:szCs w:val="18"/>
        </w:rPr>
        <w:t>)</w:t>
      </w:r>
      <w:r>
        <w:t xml:space="preserve">                                                                              </w:t>
      </w:r>
      <w:r w:rsidRPr="00CD0E9B">
        <w:t>тел./факс</w:t>
      </w:r>
      <w:r w:rsidRPr="00BD6B65">
        <w:rPr>
          <w:i/>
        </w:rPr>
        <w:t>:</w:t>
      </w:r>
      <w:r w:rsidRPr="009429F3">
        <w:t>__</w:t>
      </w:r>
      <w:r>
        <w:rPr>
          <w:u w:val="single"/>
        </w:rPr>
        <w:t>8(911) 111 00 11</w:t>
      </w:r>
      <w:r>
        <w:t>___________________</w:t>
      </w:r>
    </w:p>
    <w:p w:rsidR="00E3685D" w:rsidRDefault="00E3685D" w:rsidP="003663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85D" w:rsidRDefault="00E3685D" w:rsidP="003663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E3685D" w:rsidRPr="009221F1" w:rsidRDefault="00E3685D" w:rsidP="003663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E3685D" w:rsidRDefault="00E3685D" w:rsidP="003663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 о выдаче </w:t>
      </w:r>
      <w:r>
        <w:rPr>
          <w:rFonts w:ascii="Times New Roman" w:hAnsi="Times New Roman" w:cs="Times New Roman"/>
          <w:b/>
          <w:sz w:val="24"/>
          <w:szCs w:val="24"/>
        </w:rPr>
        <w:t>(продлении срока действия, переоформлении) разрешения</w:t>
      </w:r>
    </w:p>
    <w:p w:rsidR="00E3685D" w:rsidRPr="009221F1" w:rsidRDefault="00E3685D" w:rsidP="003663F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право организации розничного рынка</w:t>
      </w:r>
    </w:p>
    <w:p w:rsidR="00E3685D" w:rsidRDefault="00E3685D" w:rsidP="003663F7">
      <w:pPr>
        <w:ind w:left="-180"/>
      </w:pPr>
    </w:p>
    <w:p w:rsidR="00E3685D" w:rsidRDefault="00E3685D" w:rsidP="003663F7">
      <w:pPr>
        <w:ind w:left="-180" w:firstLine="889"/>
        <w:jc w:val="both"/>
        <w:rPr>
          <w:i/>
          <w:iCs/>
          <w:sz w:val="28"/>
          <w:szCs w:val="28"/>
          <w:vertAlign w:val="superscript"/>
        </w:rPr>
      </w:pPr>
      <w:r>
        <w:t xml:space="preserve">Прошу </w:t>
      </w:r>
      <w:r w:rsidRPr="00B62B9A">
        <w:rPr>
          <w:u w:val="single"/>
        </w:rPr>
        <w:t>выдать разрешение на организацию розничного рынка</w:t>
      </w:r>
      <w:r>
        <w:t xml:space="preserve"> (продлить срок действия разрешения, переоформить разрешение  №___, выданное(ого) «___» __________ 20__ г.)</w:t>
      </w:r>
    </w:p>
    <w:p w:rsidR="00E3685D" w:rsidRDefault="00E3685D" w:rsidP="003663F7">
      <w:pPr>
        <w:pBdr>
          <w:bottom w:val="single" w:sz="12" w:space="1" w:color="auto"/>
        </w:pBdr>
        <w:ind w:left="-180"/>
        <w:jc w:val="both"/>
      </w:pPr>
      <w:r>
        <w:rPr>
          <w:i/>
          <w:iCs/>
          <w:sz w:val="28"/>
          <w:szCs w:val="28"/>
          <w:vertAlign w:val="superscript"/>
        </w:rPr>
        <w:t xml:space="preserve">                          (нужное подчеркнуть, заполнить при необходимости)</w:t>
      </w:r>
    </w:p>
    <w:p w:rsidR="00E3685D" w:rsidRDefault="00E3685D" w:rsidP="003663F7">
      <w:pPr>
        <w:ind w:left="-180"/>
        <w:jc w:val="both"/>
      </w:pPr>
      <w:r>
        <w:rPr>
          <w:u w:val="single"/>
        </w:rPr>
        <w:t>Республика Карелия, пгт.Лоухи, ул.Советская, д.1</w:t>
      </w:r>
      <w:r>
        <w:t>___________________________________________</w:t>
      </w:r>
    </w:p>
    <w:p w:rsidR="00E3685D" w:rsidRDefault="00E3685D" w:rsidP="003663F7">
      <w:pPr>
        <w:ind w:left="-180"/>
        <w:jc w:val="center"/>
        <w:rPr>
          <w:i/>
          <w:sz w:val="18"/>
          <w:szCs w:val="18"/>
        </w:rPr>
      </w:pPr>
      <w:r w:rsidRPr="00BD6B65">
        <w:rPr>
          <w:i/>
          <w:sz w:val="18"/>
          <w:szCs w:val="18"/>
        </w:rPr>
        <w:t>(место  нахождения  объекта  или  объектов  недвижимости,  расположенных на территории,</w:t>
      </w:r>
    </w:p>
    <w:p w:rsidR="00E3685D" w:rsidRPr="00BD6B65" w:rsidRDefault="00E3685D" w:rsidP="003663F7">
      <w:pPr>
        <w:ind w:left="-180"/>
        <w:jc w:val="center"/>
        <w:rPr>
          <w:i/>
          <w:sz w:val="18"/>
          <w:szCs w:val="18"/>
        </w:rPr>
      </w:pPr>
      <w:r w:rsidRPr="00BD6B65">
        <w:rPr>
          <w:i/>
          <w:sz w:val="18"/>
          <w:szCs w:val="18"/>
        </w:rPr>
        <w:t xml:space="preserve"> в пределах которой предполагается  организовать розничный рынок)</w:t>
      </w:r>
    </w:p>
    <w:p w:rsidR="00E3685D" w:rsidRDefault="00E3685D" w:rsidP="003663F7">
      <w:pPr>
        <w:ind w:left="-180"/>
        <w:jc w:val="both"/>
      </w:pPr>
      <w:r>
        <w:t>На срок с «</w:t>
      </w:r>
      <w:r>
        <w:rPr>
          <w:u w:val="single"/>
        </w:rPr>
        <w:t>01</w:t>
      </w:r>
      <w:r>
        <w:t xml:space="preserve">_» </w:t>
      </w:r>
      <w:r>
        <w:rPr>
          <w:u w:val="single"/>
        </w:rPr>
        <w:t>января</w:t>
      </w:r>
      <w:r>
        <w:t>_____ 2017 г. по «</w:t>
      </w:r>
      <w:r>
        <w:rPr>
          <w:u w:val="single"/>
        </w:rPr>
        <w:t>31</w:t>
      </w:r>
      <w:r>
        <w:t xml:space="preserve">_» </w:t>
      </w:r>
      <w:r>
        <w:rPr>
          <w:u w:val="single"/>
        </w:rPr>
        <w:t>декабря</w:t>
      </w:r>
      <w:r>
        <w:t>_______ 2020 г.</w:t>
      </w:r>
    </w:p>
    <w:p w:rsidR="00E3685D" w:rsidRDefault="00E3685D" w:rsidP="003663F7">
      <w:pPr>
        <w:ind w:left="-180"/>
        <w:jc w:val="both"/>
      </w:pPr>
      <w:r>
        <w:t>Тип рынка_</w:t>
      </w:r>
      <w:r>
        <w:rPr>
          <w:u w:val="single"/>
        </w:rPr>
        <w:t>розничный</w:t>
      </w:r>
      <w:r>
        <w:t>___________________________________________________________________</w:t>
      </w:r>
    </w:p>
    <w:p w:rsidR="00E3685D" w:rsidRPr="00BD6B65" w:rsidRDefault="00E3685D" w:rsidP="003663F7">
      <w:pPr>
        <w:ind w:left="-180"/>
        <w:jc w:val="center"/>
        <w:rPr>
          <w:i/>
          <w:sz w:val="18"/>
          <w:szCs w:val="18"/>
        </w:rPr>
      </w:pPr>
      <w:r w:rsidRPr="00BD6B65">
        <w:rPr>
          <w:i/>
          <w:sz w:val="18"/>
          <w:szCs w:val="18"/>
        </w:rPr>
        <w:t>(в соответствии с товарной номенклатурой)</w:t>
      </w:r>
    </w:p>
    <w:p w:rsidR="00E3685D" w:rsidRDefault="00E3685D" w:rsidP="003663F7">
      <w:pPr>
        <w:ind w:left="-180"/>
        <w:jc w:val="both"/>
      </w:pPr>
      <w:r>
        <w:t>Основание для переоформления: ___________________________________________________________</w:t>
      </w:r>
    </w:p>
    <w:p w:rsidR="00E3685D" w:rsidRPr="009221F1" w:rsidRDefault="00E3685D" w:rsidP="00935782">
      <w:pPr>
        <w:ind w:left="-180"/>
        <w:jc w:val="center"/>
      </w:pPr>
      <w:r>
        <w:rPr>
          <w:i/>
          <w:iCs/>
          <w:sz w:val="28"/>
          <w:szCs w:val="28"/>
          <w:vertAlign w:val="superscript"/>
        </w:rPr>
        <w:t>(указывается в случае переоформления разрешения)</w:t>
      </w:r>
    </w:p>
    <w:p w:rsidR="00E3685D" w:rsidRPr="009221F1" w:rsidRDefault="00E3685D" w:rsidP="003663F7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Настоящим даю согласие Администрации </w:t>
      </w:r>
      <w:r w:rsidRPr="00B62B9A">
        <w:rPr>
          <w:sz w:val="20"/>
          <w:szCs w:val="20"/>
          <w:u w:val="single"/>
        </w:rPr>
        <w:t>Ло</w:t>
      </w:r>
      <w:r>
        <w:rPr>
          <w:sz w:val="20"/>
          <w:szCs w:val="20"/>
          <w:u w:val="single"/>
        </w:rPr>
        <w:t>ухского муниципального района</w:t>
      </w:r>
      <w:r>
        <w:rPr>
          <w:sz w:val="20"/>
          <w:szCs w:val="20"/>
        </w:rPr>
        <w:t>___________</w:t>
      </w:r>
      <w:r w:rsidRPr="009221F1">
        <w:rPr>
          <w:sz w:val="20"/>
          <w:szCs w:val="20"/>
        </w:rPr>
        <w:t>____  на обработку,</w:t>
      </w:r>
    </w:p>
    <w:p w:rsidR="00E3685D" w:rsidRPr="009221F1" w:rsidRDefault="00E3685D" w:rsidP="003663F7">
      <w:pPr>
        <w:spacing w:line="276" w:lineRule="auto"/>
        <w:ind w:firstLine="851"/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</w:t>
      </w:r>
      <w:r w:rsidRPr="009221F1">
        <w:rPr>
          <w:i/>
          <w:sz w:val="20"/>
          <w:szCs w:val="20"/>
        </w:rPr>
        <w:t>(наименование муниципального образования)</w:t>
      </w:r>
    </w:p>
    <w:p w:rsidR="00E3685D" w:rsidRPr="009221F1" w:rsidRDefault="00E3685D" w:rsidP="003663F7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включая сбор, </w:t>
      </w:r>
      <w:r w:rsidRPr="009221F1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E3685D" w:rsidRPr="009221F1" w:rsidRDefault="00E3685D" w:rsidP="00935782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_________________</w:t>
      </w:r>
    </w:p>
    <w:p w:rsidR="00E3685D" w:rsidRPr="009221F1" w:rsidRDefault="00E3685D" w:rsidP="00935782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E3685D" w:rsidRPr="000B6022" w:rsidRDefault="00E3685D" w:rsidP="000B6022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E3685D" w:rsidRPr="009221F1" w:rsidRDefault="00E3685D" w:rsidP="003663F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E3685D" w:rsidRPr="009221F1" w:rsidRDefault="00E3685D" w:rsidP="003663F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 Подпись заявителя</w:t>
      </w:r>
      <w:r>
        <w:t>*</w:t>
      </w:r>
      <w:r w:rsidRPr="009221F1">
        <w:rPr>
          <w:i/>
          <w:sz w:val="20"/>
          <w:szCs w:val="20"/>
          <w:lang w:eastAsia="en-US"/>
        </w:rPr>
        <w:t xml:space="preserve">                   расшифровка подписи</w:t>
      </w:r>
    </w:p>
    <w:p w:rsidR="00E3685D" w:rsidRPr="009221F1" w:rsidRDefault="00E3685D" w:rsidP="003663F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E3685D" w:rsidRPr="009221F1" w:rsidRDefault="00E3685D" w:rsidP="003663F7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E3685D" w:rsidRPr="009221F1" w:rsidRDefault="00E3685D" w:rsidP="003663F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E3685D" w:rsidRDefault="00E3685D" w:rsidP="003663F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E3685D" w:rsidRDefault="00E3685D" w:rsidP="003663F7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>______________________</w:t>
      </w:r>
    </w:p>
    <w:p w:rsidR="00E3685D" w:rsidRDefault="00E3685D" w:rsidP="003663F7">
      <w:pPr>
        <w:ind w:left="-180"/>
        <w:jc w:val="both"/>
        <w:rPr>
          <w:sz w:val="20"/>
          <w:szCs w:val="20"/>
        </w:rPr>
      </w:pPr>
      <w:r>
        <w:t xml:space="preserve">* </w:t>
      </w:r>
      <w:r w:rsidRPr="00610602">
        <w:rPr>
          <w:sz w:val="20"/>
          <w:szCs w:val="20"/>
        </w:rPr>
        <w:t>заявление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</w:t>
      </w:r>
      <w:r>
        <w:rPr>
          <w:sz w:val="20"/>
          <w:szCs w:val="20"/>
        </w:rPr>
        <w:t>.</w:t>
      </w:r>
    </w:p>
    <w:p w:rsidR="00E3685D" w:rsidRDefault="00E3685D" w:rsidP="00E3443E">
      <w:pPr>
        <w:widowControl/>
        <w:autoSpaceDE/>
        <w:autoSpaceDN/>
        <w:adjustRightInd/>
        <w:spacing w:after="200" w:line="276" w:lineRule="auto"/>
        <w:jc w:val="right"/>
        <w:rPr>
          <w:lang w:eastAsia="en-US"/>
        </w:rPr>
      </w:pPr>
      <w:r>
        <w:rPr>
          <w:sz w:val="20"/>
          <w:szCs w:val="20"/>
        </w:rPr>
        <w:br w:type="page"/>
      </w:r>
      <w:r>
        <w:rPr>
          <w:lang w:eastAsia="en-US"/>
        </w:rPr>
        <w:t>Приложение № 2а</w:t>
      </w:r>
    </w:p>
    <w:p w:rsidR="00E3685D" w:rsidRPr="00935782" w:rsidRDefault="00E3685D" w:rsidP="000B6022">
      <w:pPr>
        <w:ind w:left="4536"/>
        <w:rPr>
          <w:u w:val="single"/>
        </w:rPr>
      </w:pPr>
      <w:r w:rsidRPr="009429F3">
        <w:t>В Администрацию</w:t>
      </w:r>
      <w:r w:rsidRPr="009429F3">
        <w:rPr>
          <w:sz w:val="20"/>
          <w:szCs w:val="20"/>
        </w:rPr>
        <w:t xml:space="preserve">  </w:t>
      </w:r>
      <w:r w:rsidRPr="00935782">
        <w:rPr>
          <w:u w:val="single"/>
        </w:rPr>
        <w:t>Лоухского муниципального района</w:t>
      </w:r>
    </w:p>
    <w:p w:rsidR="00E3685D" w:rsidRPr="003B1B59" w:rsidRDefault="00E3685D" w:rsidP="000B6022">
      <w:pPr>
        <w:ind w:left="4536"/>
        <w:jc w:val="center"/>
        <w:rPr>
          <w:i/>
          <w:sz w:val="18"/>
          <w:szCs w:val="18"/>
        </w:rPr>
      </w:pPr>
      <w:r w:rsidRPr="003B1B59">
        <w:rPr>
          <w:i/>
          <w:sz w:val="18"/>
          <w:szCs w:val="18"/>
        </w:rPr>
        <w:t xml:space="preserve"> (наименование муниципального образования)</w:t>
      </w:r>
    </w:p>
    <w:p w:rsidR="00E3685D" w:rsidRPr="009429F3" w:rsidRDefault="00E3685D" w:rsidP="000B6022">
      <w:pPr>
        <w:spacing w:before="120"/>
        <w:ind w:left="4536"/>
        <w:rPr>
          <w:sz w:val="20"/>
          <w:szCs w:val="20"/>
        </w:rPr>
      </w:pPr>
      <w:r w:rsidRPr="009429F3">
        <w:t>От</w:t>
      </w:r>
      <w:r w:rsidRPr="009429F3">
        <w:rPr>
          <w:sz w:val="20"/>
          <w:szCs w:val="20"/>
        </w:rPr>
        <w:t xml:space="preserve"> __</w:t>
      </w:r>
      <w:r w:rsidRPr="00B01171">
        <w:rPr>
          <w:color w:val="FF0000"/>
          <w:u w:val="single"/>
        </w:rPr>
        <w:t xml:space="preserve"> </w:t>
      </w:r>
      <w:r w:rsidRPr="00B01171">
        <w:rPr>
          <w:u w:val="single"/>
        </w:rPr>
        <w:t>Иванова Ивана Ивановича</w:t>
      </w:r>
      <w:r>
        <w:rPr>
          <w:sz w:val="20"/>
          <w:szCs w:val="20"/>
        </w:rPr>
        <w:t>____</w:t>
      </w:r>
      <w:r w:rsidRPr="009429F3">
        <w:rPr>
          <w:sz w:val="20"/>
          <w:szCs w:val="20"/>
        </w:rPr>
        <w:t>____________________</w:t>
      </w:r>
    </w:p>
    <w:p w:rsidR="00E3685D" w:rsidRPr="00C076B0" w:rsidRDefault="00E3685D" w:rsidP="000B6022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pacing w:val="-14"/>
          <w:sz w:val="18"/>
          <w:szCs w:val="18"/>
        </w:rPr>
        <w:t>(ФИО заявителя – физического лица, наименование заявителя - юридического лица)</w:t>
      </w:r>
    </w:p>
    <w:p w:rsidR="00E3685D" w:rsidRPr="00B01171" w:rsidRDefault="00E3685D" w:rsidP="000B6022">
      <w:pPr>
        <w:ind w:left="4536"/>
        <w:jc w:val="both"/>
        <w:rPr>
          <w:i/>
          <w:sz w:val="20"/>
          <w:szCs w:val="20"/>
          <w:u w:val="single"/>
        </w:rPr>
      </w:pPr>
      <w:r w:rsidRPr="00B01171">
        <w:rPr>
          <w:i/>
          <w:color w:val="FF0000"/>
          <w:sz w:val="20"/>
          <w:szCs w:val="20"/>
          <w:u w:val="single"/>
        </w:rPr>
        <w:t xml:space="preserve"> </w:t>
      </w:r>
      <w:r w:rsidRPr="00B01171">
        <w:rPr>
          <w:i/>
          <w:sz w:val="20"/>
          <w:szCs w:val="20"/>
          <w:u w:val="single"/>
        </w:rPr>
        <w:t>Паспорт гражданина РФ 01010 111111 , 01.01.2010, ТП УФМС России по Республике Карелия в Лоухском районе, Республика Карелия, Лоухский район, пгт.Лоухи, ул.Советская д.1, к</w:t>
      </w:r>
      <w:r>
        <w:rPr>
          <w:i/>
          <w:sz w:val="20"/>
          <w:szCs w:val="20"/>
          <w:u w:val="single"/>
        </w:rPr>
        <w:t>в</w:t>
      </w:r>
      <w:r w:rsidRPr="00B01171">
        <w:rPr>
          <w:i/>
          <w:sz w:val="20"/>
          <w:szCs w:val="20"/>
          <w:u w:val="single"/>
        </w:rPr>
        <w:t>.1</w:t>
      </w:r>
    </w:p>
    <w:p w:rsidR="00E3685D" w:rsidRPr="00C076B0" w:rsidRDefault="00E3685D" w:rsidP="000B6022">
      <w:pPr>
        <w:ind w:left="4536"/>
        <w:jc w:val="center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 xml:space="preserve"> (серия, номер документа, удостоверяющего личность заявителя, дата выдачи, орган, выдавший документ, адрес места проживания)</w:t>
      </w:r>
    </w:p>
    <w:p w:rsidR="00E3685D" w:rsidRDefault="00E3685D" w:rsidP="000B6022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</w:t>
      </w:r>
      <w:r w:rsidRPr="009429F3">
        <w:rPr>
          <w:i/>
          <w:sz w:val="20"/>
          <w:szCs w:val="20"/>
        </w:rPr>
        <w:t>________________________</w:t>
      </w:r>
      <w:r>
        <w:rPr>
          <w:i/>
          <w:sz w:val="20"/>
          <w:szCs w:val="20"/>
        </w:rPr>
        <w:t>___________________________</w:t>
      </w:r>
    </w:p>
    <w:p w:rsidR="00E3685D" w:rsidRDefault="00E3685D" w:rsidP="000B6022">
      <w:pPr>
        <w:ind w:left="4536"/>
        <w:jc w:val="center"/>
        <w:rPr>
          <w:i/>
          <w:sz w:val="18"/>
          <w:szCs w:val="18"/>
        </w:rPr>
      </w:pPr>
      <w:r>
        <w:rPr>
          <w:i/>
          <w:spacing w:val="-14"/>
          <w:sz w:val="18"/>
          <w:szCs w:val="18"/>
        </w:rPr>
        <w:t xml:space="preserve"> (</w:t>
      </w:r>
      <w:r w:rsidRPr="00C076B0">
        <w:rPr>
          <w:i/>
          <w:spacing w:val="-14"/>
          <w:sz w:val="18"/>
          <w:szCs w:val="18"/>
        </w:rPr>
        <w:t>юридич</w:t>
      </w:r>
      <w:r>
        <w:rPr>
          <w:i/>
          <w:spacing w:val="-14"/>
          <w:sz w:val="18"/>
          <w:szCs w:val="18"/>
        </w:rPr>
        <w:t>еский адрес</w:t>
      </w:r>
      <w:r w:rsidRPr="00C076B0">
        <w:rPr>
          <w:i/>
          <w:sz w:val="18"/>
          <w:szCs w:val="18"/>
        </w:rPr>
        <w:t>)</w:t>
      </w:r>
    </w:p>
    <w:p w:rsidR="00E3685D" w:rsidRPr="00935782" w:rsidRDefault="00E3685D" w:rsidP="000B6022">
      <w:pPr>
        <w:ind w:left="4536"/>
        <w:jc w:val="right"/>
        <w:rPr>
          <w:i/>
          <w:sz w:val="20"/>
          <w:szCs w:val="20"/>
        </w:rPr>
      </w:pPr>
      <w:r>
        <w:rPr>
          <w:sz w:val="20"/>
          <w:szCs w:val="20"/>
        </w:rPr>
        <w:t>ИН</w:t>
      </w:r>
      <w:r w:rsidRPr="00E92EDA">
        <w:rPr>
          <w:sz w:val="20"/>
          <w:szCs w:val="20"/>
        </w:rPr>
        <w:t>Н</w:t>
      </w:r>
      <w:r>
        <w:rPr>
          <w:sz w:val="20"/>
          <w:szCs w:val="20"/>
        </w:rPr>
        <w:t>:</w:t>
      </w:r>
      <w:r>
        <w:rPr>
          <w:i/>
          <w:sz w:val="20"/>
          <w:szCs w:val="20"/>
        </w:rPr>
        <w:t xml:space="preserve"> </w:t>
      </w:r>
      <w:r w:rsidRPr="000B6022">
        <w:rPr>
          <w:i/>
          <w:sz w:val="20"/>
          <w:szCs w:val="20"/>
          <w:u w:val="single"/>
        </w:rPr>
        <w:t>1018000000000, 10 №100000000</w:t>
      </w:r>
      <w:r w:rsidRPr="000B6022">
        <w:rPr>
          <w:sz w:val="20"/>
          <w:szCs w:val="20"/>
          <w:u w:val="single"/>
        </w:rPr>
        <w:t>, Инспекция</w:t>
      </w:r>
      <w:r>
        <w:rPr>
          <w:sz w:val="20"/>
          <w:szCs w:val="20"/>
          <w:u w:val="single"/>
        </w:rPr>
        <w:t xml:space="preserve"> ФНС по г.Петрозаводск</w:t>
      </w:r>
      <w:r>
        <w:rPr>
          <w:sz w:val="20"/>
          <w:szCs w:val="20"/>
        </w:rPr>
        <w:t>_____________________________________________</w:t>
      </w:r>
    </w:p>
    <w:p w:rsidR="00E3685D" w:rsidRDefault="00E3685D" w:rsidP="000B6022">
      <w:pPr>
        <w:widowControl/>
        <w:ind w:firstLine="540"/>
        <w:jc w:val="right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 xml:space="preserve"> (серия, номер документа</w:t>
      </w:r>
      <w:r>
        <w:rPr>
          <w:i/>
          <w:sz w:val="18"/>
          <w:szCs w:val="18"/>
        </w:rPr>
        <w:t xml:space="preserve"> о постановке юридического лица на учет </w:t>
      </w:r>
    </w:p>
    <w:p w:rsidR="00E3685D" w:rsidRPr="00C076B0" w:rsidRDefault="00E3685D" w:rsidP="000B6022">
      <w:pPr>
        <w:widowControl/>
        <w:ind w:firstLine="540"/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>в налоговом органе,</w:t>
      </w:r>
      <w:r w:rsidRPr="00C076B0">
        <w:rPr>
          <w:i/>
          <w:sz w:val="18"/>
          <w:szCs w:val="18"/>
        </w:rPr>
        <w:t xml:space="preserve"> дата выдачи, орган, выдавший документ</w:t>
      </w:r>
      <w:r>
        <w:rPr>
          <w:i/>
          <w:sz w:val="18"/>
          <w:szCs w:val="18"/>
        </w:rPr>
        <w:t>)</w:t>
      </w:r>
    </w:p>
    <w:p w:rsidR="00E3685D" w:rsidRPr="00935782" w:rsidRDefault="00E3685D" w:rsidP="000B6022">
      <w:pPr>
        <w:ind w:left="4536"/>
        <w:jc w:val="right"/>
        <w:rPr>
          <w:i/>
          <w:sz w:val="20"/>
          <w:szCs w:val="20"/>
        </w:rPr>
      </w:pPr>
      <w:r>
        <w:rPr>
          <w:sz w:val="20"/>
          <w:szCs w:val="20"/>
        </w:rPr>
        <w:t xml:space="preserve">ОГРН: </w:t>
      </w:r>
      <w:r>
        <w:rPr>
          <w:sz w:val="20"/>
          <w:szCs w:val="20"/>
          <w:u w:val="single"/>
        </w:rPr>
        <w:t>30510010010010,</w:t>
      </w:r>
      <w:r w:rsidRPr="000B6022">
        <w:rPr>
          <w:i/>
          <w:sz w:val="20"/>
          <w:szCs w:val="20"/>
          <w:u w:val="single"/>
        </w:rPr>
        <w:t xml:space="preserve"> 10 №100000000</w:t>
      </w:r>
      <w:r w:rsidRPr="000B6022">
        <w:rPr>
          <w:sz w:val="20"/>
          <w:szCs w:val="20"/>
          <w:u w:val="single"/>
        </w:rPr>
        <w:t>, Инспекция</w:t>
      </w:r>
      <w:r>
        <w:rPr>
          <w:sz w:val="20"/>
          <w:szCs w:val="20"/>
          <w:u w:val="single"/>
        </w:rPr>
        <w:t xml:space="preserve"> ФНС по г.Петрозаводск</w:t>
      </w:r>
      <w:r>
        <w:rPr>
          <w:sz w:val="20"/>
          <w:szCs w:val="20"/>
        </w:rPr>
        <w:t>_____________________________________________</w:t>
      </w:r>
    </w:p>
    <w:p w:rsidR="00E3685D" w:rsidRDefault="00E3685D" w:rsidP="000B6022">
      <w:pPr>
        <w:widowControl/>
        <w:ind w:firstLine="540"/>
        <w:jc w:val="right"/>
        <w:rPr>
          <w:i/>
          <w:sz w:val="18"/>
          <w:szCs w:val="18"/>
        </w:rPr>
      </w:pPr>
      <w:r w:rsidRPr="00C076B0">
        <w:rPr>
          <w:i/>
          <w:sz w:val="18"/>
          <w:szCs w:val="18"/>
        </w:rPr>
        <w:t xml:space="preserve"> (серия, номер документа, </w:t>
      </w:r>
      <w:r>
        <w:rPr>
          <w:i/>
          <w:sz w:val="18"/>
          <w:szCs w:val="18"/>
        </w:rPr>
        <w:t>подтве</w:t>
      </w:r>
      <w:r w:rsidRPr="00DD7907">
        <w:rPr>
          <w:i/>
          <w:sz w:val="18"/>
          <w:szCs w:val="18"/>
        </w:rPr>
        <w:t xml:space="preserve">рждающего факт внесения сведений </w:t>
      </w:r>
    </w:p>
    <w:p w:rsidR="00E3685D" w:rsidRPr="00935782" w:rsidRDefault="00E3685D" w:rsidP="000B6022">
      <w:pPr>
        <w:ind w:left="4536"/>
        <w:jc w:val="center"/>
        <w:rPr>
          <w:i/>
          <w:sz w:val="18"/>
          <w:szCs w:val="18"/>
        </w:rPr>
      </w:pPr>
      <w:r w:rsidRPr="00DD7907">
        <w:rPr>
          <w:i/>
          <w:sz w:val="18"/>
          <w:szCs w:val="18"/>
        </w:rPr>
        <w:t>о юридическом лице в</w:t>
      </w:r>
      <w:r>
        <w:rPr>
          <w:i/>
          <w:sz w:val="18"/>
          <w:szCs w:val="18"/>
        </w:rPr>
        <w:t xml:space="preserve"> ЕГРЮЛ</w:t>
      </w:r>
      <w:r w:rsidRPr="00C076B0">
        <w:rPr>
          <w:i/>
          <w:sz w:val="18"/>
          <w:szCs w:val="18"/>
        </w:rPr>
        <w:t>, дата выдачи, орган, выдавший документ</w:t>
      </w:r>
      <w:r>
        <w:rPr>
          <w:i/>
          <w:sz w:val="18"/>
          <w:szCs w:val="18"/>
        </w:rPr>
        <w:t>)</w:t>
      </w:r>
      <w:r>
        <w:t xml:space="preserve">                                                                              </w:t>
      </w:r>
      <w:r w:rsidRPr="00CD0E9B">
        <w:t>тел./факс</w:t>
      </w:r>
      <w:r w:rsidRPr="00BD6B65">
        <w:rPr>
          <w:i/>
        </w:rPr>
        <w:t>:</w:t>
      </w:r>
      <w:r w:rsidRPr="009429F3">
        <w:t>__</w:t>
      </w:r>
      <w:r>
        <w:rPr>
          <w:u w:val="single"/>
        </w:rPr>
        <w:t>8(911) 111 00 11</w:t>
      </w:r>
      <w:r>
        <w:t>___________________</w:t>
      </w:r>
    </w:p>
    <w:p w:rsidR="00E3685D" w:rsidRDefault="00E3685D" w:rsidP="00E344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685D" w:rsidRDefault="00E3685D" w:rsidP="00E344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ОБРАЗЕЦ</w:t>
      </w:r>
    </w:p>
    <w:p w:rsidR="00E3685D" w:rsidRPr="009221F1" w:rsidRDefault="00E3685D" w:rsidP="00E344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E3685D" w:rsidRDefault="00E3685D" w:rsidP="00E344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 о выдаче </w:t>
      </w:r>
      <w:r>
        <w:rPr>
          <w:rFonts w:ascii="Times New Roman" w:hAnsi="Times New Roman" w:cs="Times New Roman"/>
          <w:b/>
          <w:sz w:val="24"/>
          <w:szCs w:val="24"/>
        </w:rPr>
        <w:t>дубликата (копии) разрешения</w:t>
      </w:r>
    </w:p>
    <w:p w:rsidR="00E3685D" w:rsidRPr="009221F1" w:rsidRDefault="00E3685D" w:rsidP="00E3443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F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>право организации розничного рынка</w:t>
      </w:r>
    </w:p>
    <w:p w:rsidR="00E3685D" w:rsidRDefault="00E3685D" w:rsidP="00E3443E">
      <w:pPr>
        <w:tabs>
          <w:tab w:val="left" w:pos="3555"/>
        </w:tabs>
        <w:ind w:right="251"/>
        <w:rPr>
          <w:sz w:val="20"/>
          <w:szCs w:val="20"/>
        </w:rPr>
      </w:pPr>
    </w:p>
    <w:p w:rsidR="00E3685D" w:rsidRDefault="00E3685D" w:rsidP="00E3443E">
      <w:pPr>
        <w:tabs>
          <w:tab w:val="left" w:pos="3555"/>
        </w:tabs>
        <w:ind w:right="251"/>
        <w:rPr>
          <w:sz w:val="20"/>
          <w:szCs w:val="20"/>
        </w:rPr>
      </w:pPr>
    </w:p>
    <w:p w:rsidR="00E3685D" w:rsidRDefault="00E3685D" w:rsidP="00E3443E">
      <w:pPr>
        <w:ind w:left="-180" w:firstLine="889"/>
      </w:pPr>
      <w:r>
        <w:t>Прошу выдать дубликат (копию) разрешения на организацию розничного рынка №___</w:t>
      </w:r>
      <w:r>
        <w:rPr>
          <w:u w:val="single"/>
        </w:rPr>
        <w:t>1</w:t>
      </w:r>
      <w:r>
        <w:t>____,</w:t>
      </w:r>
    </w:p>
    <w:p w:rsidR="00E3685D" w:rsidRPr="008F4A30" w:rsidRDefault="00E3685D" w:rsidP="00E3443E">
      <w:pPr>
        <w:ind w:left="-180" w:firstLine="889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(</w:t>
      </w:r>
      <w:r w:rsidRPr="008F4A30">
        <w:rPr>
          <w:i/>
          <w:sz w:val="18"/>
          <w:szCs w:val="18"/>
        </w:rPr>
        <w:t>нужное подчеркнуть</w:t>
      </w:r>
      <w:r>
        <w:rPr>
          <w:i/>
          <w:sz w:val="18"/>
          <w:szCs w:val="18"/>
        </w:rPr>
        <w:t>)</w:t>
      </w:r>
    </w:p>
    <w:p w:rsidR="00E3685D" w:rsidRDefault="00E3685D" w:rsidP="00E3443E">
      <w:pPr>
        <w:ind w:left="-180" w:firstLine="180"/>
        <w:jc w:val="both"/>
        <w:rPr>
          <w:i/>
          <w:iCs/>
          <w:sz w:val="28"/>
          <w:szCs w:val="28"/>
          <w:vertAlign w:val="superscript"/>
        </w:rPr>
      </w:pPr>
      <w:r>
        <w:t>выданного «_</w:t>
      </w:r>
      <w:r>
        <w:rPr>
          <w:u w:val="single"/>
        </w:rPr>
        <w:t>15</w:t>
      </w:r>
      <w:r>
        <w:t>_» __________ 20</w:t>
      </w:r>
      <w:r>
        <w:rPr>
          <w:u w:val="single"/>
        </w:rPr>
        <w:t>17</w:t>
      </w:r>
      <w:r>
        <w:t xml:space="preserve"> г. в связи с </w:t>
      </w:r>
      <w:r>
        <w:rPr>
          <w:u w:val="single"/>
        </w:rPr>
        <w:t>утерей</w:t>
      </w:r>
      <w:r>
        <w:t>____________________________________</w:t>
      </w:r>
    </w:p>
    <w:p w:rsidR="00E3685D" w:rsidRDefault="00E3685D" w:rsidP="00E3443E">
      <w:pPr>
        <w:ind w:left="-180"/>
        <w:jc w:val="both"/>
      </w:pPr>
      <w:r>
        <w:t>_______________________________________________________________________________________</w:t>
      </w:r>
    </w:p>
    <w:p w:rsidR="00E3685D" w:rsidRDefault="00E3685D" w:rsidP="008A34A1">
      <w:pPr>
        <w:ind w:left="-180"/>
        <w:jc w:val="center"/>
      </w:pPr>
      <w:r>
        <w:rPr>
          <w:i/>
          <w:iCs/>
          <w:sz w:val="28"/>
          <w:szCs w:val="28"/>
          <w:vertAlign w:val="superscript"/>
        </w:rPr>
        <w:t xml:space="preserve">                                                         (указать причину выдачи дубликата (копии))</w:t>
      </w:r>
    </w:p>
    <w:p w:rsidR="00E3685D" w:rsidRPr="009221F1" w:rsidRDefault="00E3685D" w:rsidP="00E3443E">
      <w:pPr>
        <w:tabs>
          <w:tab w:val="left" w:pos="3840"/>
        </w:tabs>
      </w:pPr>
      <w:r>
        <w:tab/>
      </w:r>
    </w:p>
    <w:p w:rsidR="00E3685D" w:rsidRPr="009221F1" w:rsidRDefault="00E3685D" w:rsidP="00E3443E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Настоящим даю согласие Администрации </w:t>
      </w:r>
      <w:r w:rsidRPr="00B62B9A">
        <w:rPr>
          <w:sz w:val="20"/>
          <w:szCs w:val="20"/>
          <w:u w:val="single"/>
        </w:rPr>
        <w:t>Ло</w:t>
      </w:r>
      <w:r>
        <w:rPr>
          <w:sz w:val="20"/>
          <w:szCs w:val="20"/>
          <w:u w:val="single"/>
        </w:rPr>
        <w:t>ухского муниципального района</w:t>
      </w:r>
      <w:r w:rsidRPr="009221F1">
        <w:rPr>
          <w:sz w:val="20"/>
          <w:szCs w:val="20"/>
        </w:rPr>
        <w:t xml:space="preserve">  на обработку,</w:t>
      </w:r>
    </w:p>
    <w:p w:rsidR="00E3685D" w:rsidRPr="009221F1" w:rsidRDefault="00E3685D" w:rsidP="00E3443E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i/>
          <w:sz w:val="20"/>
          <w:szCs w:val="20"/>
        </w:rPr>
        <w:t xml:space="preserve">  (наименование муниципального образования) </w:t>
      </w:r>
    </w:p>
    <w:p w:rsidR="00E3685D" w:rsidRPr="009221F1" w:rsidRDefault="00E3685D" w:rsidP="00E3443E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включая сбор, </w:t>
      </w:r>
      <w:r w:rsidRPr="009221F1">
        <w:rPr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E3685D" w:rsidRPr="009221F1" w:rsidRDefault="00E3685D" w:rsidP="00E3443E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_________________</w:t>
      </w:r>
    </w:p>
    <w:p w:rsidR="00E3685D" w:rsidRPr="008A34A1" w:rsidRDefault="00E3685D" w:rsidP="008A34A1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(в течение периода с момента предоставления персональных данных до момента получения результата муниципальной услуги, до момента отзыва согласия, в течение иного определенного срока (определяется заявителем)</w:t>
      </w:r>
    </w:p>
    <w:p w:rsidR="00E3685D" w:rsidRPr="009221F1" w:rsidRDefault="00E3685D" w:rsidP="00E3443E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E3685D" w:rsidRPr="009221F1" w:rsidRDefault="00E3685D" w:rsidP="00E3443E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E3685D" w:rsidRPr="009221F1" w:rsidRDefault="00E3685D" w:rsidP="00E3443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E3685D" w:rsidRPr="009221F1" w:rsidRDefault="00E3685D" w:rsidP="00E3443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 </w:t>
      </w:r>
      <w:r>
        <w:rPr>
          <w:i/>
          <w:sz w:val="20"/>
          <w:szCs w:val="20"/>
          <w:lang w:eastAsia="en-US"/>
        </w:rPr>
        <w:t xml:space="preserve">                                                   </w:t>
      </w:r>
      <w:r w:rsidRPr="009221F1">
        <w:rPr>
          <w:i/>
          <w:sz w:val="20"/>
          <w:szCs w:val="20"/>
          <w:lang w:eastAsia="en-US"/>
        </w:rPr>
        <w:t>Подпись заявителя</w:t>
      </w:r>
      <w:r>
        <w:t>*</w:t>
      </w:r>
      <w:r w:rsidRPr="009221F1">
        <w:rPr>
          <w:i/>
          <w:sz w:val="20"/>
          <w:szCs w:val="20"/>
          <w:lang w:eastAsia="en-US"/>
        </w:rPr>
        <w:t xml:space="preserve">                 </w:t>
      </w:r>
      <w:r>
        <w:rPr>
          <w:i/>
          <w:sz w:val="20"/>
          <w:szCs w:val="20"/>
          <w:lang w:eastAsia="en-US"/>
        </w:rPr>
        <w:t xml:space="preserve">              </w:t>
      </w:r>
      <w:r w:rsidRPr="009221F1">
        <w:rPr>
          <w:i/>
          <w:sz w:val="20"/>
          <w:szCs w:val="20"/>
          <w:lang w:eastAsia="en-US"/>
        </w:rPr>
        <w:t xml:space="preserve">  расшифровка подписи</w:t>
      </w:r>
    </w:p>
    <w:p w:rsidR="00E3685D" w:rsidRPr="009221F1" w:rsidRDefault="00E3685D" w:rsidP="00E3443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E3685D" w:rsidRPr="009221F1" w:rsidRDefault="00E3685D" w:rsidP="00E3443E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E3685D" w:rsidRPr="009221F1" w:rsidRDefault="00E3685D" w:rsidP="00E3443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 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E3685D" w:rsidRDefault="00E3685D" w:rsidP="00E3443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 xml:space="preserve">                                                                    </w:t>
      </w:r>
      <w:r w:rsidRPr="009221F1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E3685D" w:rsidRDefault="00E3685D" w:rsidP="00E3443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E3685D" w:rsidRDefault="00E3685D" w:rsidP="00E3443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E3685D" w:rsidRDefault="00E3685D" w:rsidP="00E3443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E3685D" w:rsidRDefault="00E3685D" w:rsidP="00E3443E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>
        <w:rPr>
          <w:i/>
          <w:sz w:val="20"/>
          <w:szCs w:val="20"/>
          <w:lang w:eastAsia="en-US"/>
        </w:rPr>
        <w:t>________________________</w:t>
      </w:r>
    </w:p>
    <w:p w:rsidR="00E3685D" w:rsidRPr="009221F1" w:rsidRDefault="00E3685D" w:rsidP="00E3443E">
      <w:pPr>
        <w:ind w:left="-180"/>
        <w:jc w:val="both"/>
        <w:rPr>
          <w:sz w:val="20"/>
          <w:szCs w:val="20"/>
        </w:rPr>
      </w:pPr>
      <w:r>
        <w:t xml:space="preserve">* </w:t>
      </w:r>
      <w:r w:rsidRPr="00610602">
        <w:rPr>
          <w:sz w:val="20"/>
          <w:szCs w:val="20"/>
        </w:rPr>
        <w:t>заявление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</w:t>
      </w:r>
    </w:p>
    <w:p w:rsidR="00E3685D" w:rsidRPr="009221F1" w:rsidRDefault="00E3685D" w:rsidP="00E3443E">
      <w:pPr>
        <w:jc w:val="both"/>
        <w:rPr>
          <w:sz w:val="20"/>
          <w:szCs w:val="20"/>
        </w:rPr>
      </w:pPr>
    </w:p>
    <w:sectPr w:rsidR="00E3685D" w:rsidRPr="009221F1" w:rsidSect="0006266D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5D" w:rsidRDefault="00E3685D" w:rsidP="004D6E54">
      <w:r>
        <w:separator/>
      </w:r>
    </w:p>
  </w:endnote>
  <w:endnote w:type="continuationSeparator" w:id="1">
    <w:p w:rsidR="00E3685D" w:rsidRDefault="00E3685D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5D" w:rsidRDefault="00E3685D" w:rsidP="004D6E54">
      <w:r>
        <w:separator/>
      </w:r>
    </w:p>
  </w:footnote>
  <w:footnote w:type="continuationSeparator" w:id="1">
    <w:p w:rsidR="00E3685D" w:rsidRDefault="00E3685D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85D" w:rsidRDefault="00E3685D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4863"/>
    <w:multiLevelType w:val="hybridMultilevel"/>
    <w:tmpl w:val="0BB22346"/>
    <w:lvl w:ilvl="0" w:tplc="83C802B4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04854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C43F2D"/>
    <w:multiLevelType w:val="hybridMultilevel"/>
    <w:tmpl w:val="D69CAD76"/>
    <w:lvl w:ilvl="0" w:tplc="489612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0A204D"/>
    <w:multiLevelType w:val="hybridMultilevel"/>
    <w:tmpl w:val="E2546052"/>
    <w:lvl w:ilvl="0" w:tplc="58BCA51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DB37A8"/>
    <w:multiLevelType w:val="hybridMultilevel"/>
    <w:tmpl w:val="337C7588"/>
    <w:lvl w:ilvl="0" w:tplc="5B122790"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>
    <w:nsid w:val="3FAC778F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C03CAB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9"/>
  </w:num>
  <w:num w:numId="4">
    <w:abstractNumId w:val="18"/>
  </w:num>
  <w:num w:numId="5">
    <w:abstractNumId w:val="16"/>
  </w:num>
  <w:num w:numId="6">
    <w:abstractNumId w:val="19"/>
  </w:num>
  <w:num w:numId="7">
    <w:abstractNumId w:val="12"/>
  </w:num>
  <w:num w:numId="8">
    <w:abstractNumId w:val="17"/>
  </w:num>
  <w:num w:numId="9">
    <w:abstractNumId w:val="13"/>
  </w:num>
  <w:num w:numId="10">
    <w:abstractNumId w:val="3"/>
  </w:num>
  <w:num w:numId="11">
    <w:abstractNumId w:val="4"/>
  </w:num>
  <w:num w:numId="12">
    <w:abstractNumId w:val="20"/>
  </w:num>
  <w:num w:numId="13">
    <w:abstractNumId w:val="11"/>
  </w:num>
  <w:num w:numId="14">
    <w:abstractNumId w:val="2"/>
  </w:num>
  <w:num w:numId="15">
    <w:abstractNumId w:val="7"/>
  </w:num>
  <w:num w:numId="16">
    <w:abstractNumId w:val="0"/>
  </w:num>
  <w:num w:numId="17">
    <w:abstractNumId w:val="1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10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00FC"/>
    <w:rsid w:val="00026EAE"/>
    <w:rsid w:val="000564BB"/>
    <w:rsid w:val="0006266D"/>
    <w:rsid w:val="000630C1"/>
    <w:rsid w:val="000A1EC5"/>
    <w:rsid w:val="000A40F7"/>
    <w:rsid w:val="000A4C29"/>
    <w:rsid w:val="000B6022"/>
    <w:rsid w:val="000F196D"/>
    <w:rsid w:val="001003DF"/>
    <w:rsid w:val="00104659"/>
    <w:rsid w:val="001063E0"/>
    <w:rsid w:val="0011254D"/>
    <w:rsid w:val="00125727"/>
    <w:rsid w:val="00146D17"/>
    <w:rsid w:val="0018675F"/>
    <w:rsid w:val="001B7D11"/>
    <w:rsid w:val="002107B8"/>
    <w:rsid w:val="00224DC1"/>
    <w:rsid w:val="00225DA1"/>
    <w:rsid w:val="00227759"/>
    <w:rsid w:val="0023554D"/>
    <w:rsid w:val="002954D5"/>
    <w:rsid w:val="002A57B1"/>
    <w:rsid w:val="002E685E"/>
    <w:rsid w:val="00300F3D"/>
    <w:rsid w:val="003616A5"/>
    <w:rsid w:val="003643BA"/>
    <w:rsid w:val="003663F7"/>
    <w:rsid w:val="00390B04"/>
    <w:rsid w:val="003B1B59"/>
    <w:rsid w:val="003C34D3"/>
    <w:rsid w:val="003D22A6"/>
    <w:rsid w:val="0040487C"/>
    <w:rsid w:val="004061C1"/>
    <w:rsid w:val="00410735"/>
    <w:rsid w:val="004202E2"/>
    <w:rsid w:val="00451541"/>
    <w:rsid w:val="00472198"/>
    <w:rsid w:val="004C609D"/>
    <w:rsid w:val="004D6E54"/>
    <w:rsid w:val="004E34F8"/>
    <w:rsid w:val="005344D9"/>
    <w:rsid w:val="00534854"/>
    <w:rsid w:val="00555AC7"/>
    <w:rsid w:val="0055746D"/>
    <w:rsid w:val="00576E14"/>
    <w:rsid w:val="00582571"/>
    <w:rsid w:val="005A6E5B"/>
    <w:rsid w:val="005C2CF3"/>
    <w:rsid w:val="005C5267"/>
    <w:rsid w:val="005E331B"/>
    <w:rsid w:val="005E4EFA"/>
    <w:rsid w:val="00607FB0"/>
    <w:rsid w:val="00610602"/>
    <w:rsid w:val="00630A33"/>
    <w:rsid w:val="0064725E"/>
    <w:rsid w:val="0064782E"/>
    <w:rsid w:val="00656EB8"/>
    <w:rsid w:val="00662454"/>
    <w:rsid w:val="0067439D"/>
    <w:rsid w:val="00674BA1"/>
    <w:rsid w:val="00676E0B"/>
    <w:rsid w:val="006A3BC1"/>
    <w:rsid w:val="00710525"/>
    <w:rsid w:val="00725963"/>
    <w:rsid w:val="00770183"/>
    <w:rsid w:val="00786C31"/>
    <w:rsid w:val="007B45FF"/>
    <w:rsid w:val="0082348C"/>
    <w:rsid w:val="008401F4"/>
    <w:rsid w:val="00863066"/>
    <w:rsid w:val="00884C99"/>
    <w:rsid w:val="008A34A1"/>
    <w:rsid w:val="008A3991"/>
    <w:rsid w:val="008D117A"/>
    <w:rsid w:val="008D3C28"/>
    <w:rsid w:val="008D6855"/>
    <w:rsid w:val="008F4A30"/>
    <w:rsid w:val="00912996"/>
    <w:rsid w:val="009221F1"/>
    <w:rsid w:val="00935782"/>
    <w:rsid w:val="009429F3"/>
    <w:rsid w:val="009570C6"/>
    <w:rsid w:val="0097594D"/>
    <w:rsid w:val="00996A72"/>
    <w:rsid w:val="009A3D87"/>
    <w:rsid w:val="009A5701"/>
    <w:rsid w:val="009F6017"/>
    <w:rsid w:val="00A01E32"/>
    <w:rsid w:val="00A7317B"/>
    <w:rsid w:val="00A87686"/>
    <w:rsid w:val="00AC3B5B"/>
    <w:rsid w:val="00AF4747"/>
    <w:rsid w:val="00B01171"/>
    <w:rsid w:val="00B21313"/>
    <w:rsid w:val="00B22520"/>
    <w:rsid w:val="00B247E7"/>
    <w:rsid w:val="00B27C90"/>
    <w:rsid w:val="00B3714A"/>
    <w:rsid w:val="00B56BAC"/>
    <w:rsid w:val="00B62B9A"/>
    <w:rsid w:val="00B66A77"/>
    <w:rsid w:val="00B84367"/>
    <w:rsid w:val="00B86BE9"/>
    <w:rsid w:val="00BA59EC"/>
    <w:rsid w:val="00BA6F68"/>
    <w:rsid w:val="00BD1066"/>
    <w:rsid w:val="00BD6B65"/>
    <w:rsid w:val="00BE2E9D"/>
    <w:rsid w:val="00C06638"/>
    <w:rsid w:val="00C076B0"/>
    <w:rsid w:val="00C155EB"/>
    <w:rsid w:val="00C865CB"/>
    <w:rsid w:val="00CA35DE"/>
    <w:rsid w:val="00CA45C4"/>
    <w:rsid w:val="00CD0E9B"/>
    <w:rsid w:val="00CD7013"/>
    <w:rsid w:val="00D45CC4"/>
    <w:rsid w:val="00D83DF3"/>
    <w:rsid w:val="00DD7907"/>
    <w:rsid w:val="00DE3EAC"/>
    <w:rsid w:val="00DF0EC2"/>
    <w:rsid w:val="00E077AE"/>
    <w:rsid w:val="00E10C62"/>
    <w:rsid w:val="00E1626E"/>
    <w:rsid w:val="00E3443E"/>
    <w:rsid w:val="00E3685D"/>
    <w:rsid w:val="00E40755"/>
    <w:rsid w:val="00E459A5"/>
    <w:rsid w:val="00E92EDA"/>
    <w:rsid w:val="00EB2243"/>
    <w:rsid w:val="00EB2ACC"/>
    <w:rsid w:val="00EE028E"/>
    <w:rsid w:val="00EF37BA"/>
    <w:rsid w:val="00EF3BE1"/>
    <w:rsid w:val="00F249B9"/>
    <w:rsid w:val="00F26E00"/>
    <w:rsid w:val="00F44BD1"/>
    <w:rsid w:val="00F97E89"/>
    <w:rsid w:val="00FA4C2E"/>
    <w:rsid w:val="00FC2C76"/>
    <w:rsid w:val="00FE2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F196D"/>
    <w:rPr>
      <w:rFonts w:cs="Times New Roman"/>
      <w:color w:val="0000FF"/>
      <w:u w:val="single"/>
    </w:rPr>
  </w:style>
  <w:style w:type="paragraph" w:customStyle="1" w:styleId="ConsPlusNonformat">
    <w:name w:val="ConsPlusNonformat"/>
    <w:next w:val="Normal"/>
    <w:uiPriority w:val="99"/>
    <w:rsid w:val="003D22A6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0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22</Pages>
  <Words>7491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14</cp:revision>
  <dcterms:created xsi:type="dcterms:W3CDTF">2017-09-13T09:11:00Z</dcterms:created>
  <dcterms:modified xsi:type="dcterms:W3CDTF">2017-10-23T06:46:00Z</dcterms:modified>
</cp:coreProperties>
</file>